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7A24E9" w14:textId="413439A2" w:rsidR="00587214" w:rsidRPr="005255CE" w:rsidRDefault="00587214" w:rsidP="000D1FD9">
      <w:pPr>
        <w:spacing w:before="6000" w:after="480" w:line="240" w:lineRule="auto"/>
        <w:ind w:left="-284"/>
        <w:rPr>
          <w:rFonts w:cs="Arial"/>
          <w:bCs/>
          <w:color w:val="000000" w:themeColor="text1"/>
          <w:spacing w:val="8"/>
          <w:sz w:val="64"/>
          <w:szCs w:val="64"/>
        </w:rPr>
      </w:pPr>
      <w:bookmarkStart w:id="0" w:name="_Hlk189066644"/>
      <w:bookmarkStart w:id="1" w:name="_Hlk189066670"/>
      <w:r w:rsidRPr="0050496C">
        <w:rPr>
          <w:rFonts w:cs="Arial"/>
          <w:bCs/>
          <w:color w:val="000000" w:themeColor="text1"/>
          <w:spacing w:val="8"/>
          <w:sz w:val="64"/>
          <w:szCs w:val="64"/>
        </w:rPr>
        <w:t>I</w:t>
      </w:r>
      <w:r>
        <w:rPr>
          <w:rFonts w:cs="Arial"/>
          <w:bCs/>
          <w:color w:val="000000" w:themeColor="text1"/>
          <w:spacing w:val="8"/>
          <w:sz w:val="64"/>
          <w:szCs w:val="64"/>
        </w:rPr>
        <w:t>P</w:t>
      </w:r>
      <w:r w:rsidRPr="0050496C">
        <w:rPr>
          <w:rFonts w:cs="Arial"/>
          <w:bCs/>
          <w:color w:val="000000" w:themeColor="text1"/>
          <w:spacing w:val="8"/>
          <w:sz w:val="64"/>
          <w:szCs w:val="64"/>
        </w:rPr>
        <w:t xml:space="preserve"> Assignment Deed</w:t>
      </w:r>
    </w:p>
    <w:p w14:paraId="7DE6C4C7" w14:textId="77777777" w:rsidR="00587214" w:rsidRDefault="00587214" w:rsidP="0050496C">
      <w:pPr>
        <w:pStyle w:val="Title"/>
      </w:pPr>
      <w:r>
        <w:br w:type="page"/>
      </w:r>
    </w:p>
    <w:p w14:paraId="1917F7BD" w14:textId="77777777" w:rsidR="00587214" w:rsidRPr="008B201A" w:rsidRDefault="00587214" w:rsidP="0050496C">
      <w:pPr>
        <w:rPr>
          <w:rFonts w:cs="Arial"/>
          <w:b/>
          <w:bCs/>
          <w:color w:val="0074BF"/>
          <w:sz w:val="28"/>
          <w:szCs w:val="60"/>
        </w:rPr>
      </w:pPr>
      <w:r w:rsidRPr="008B201A">
        <w:rPr>
          <w:rFonts w:cs="Arial"/>
          <w:b/>
          <w:bCs/>
          <w:color w:val="0074BF"/>
          <w:sz w:val="28"/>
          <w:szCs w:val="60"/>
        </w:rPr>
        <w:lastRenderedPageBreak/>
        <w:t>Disclaimer</w:t>
      </w:r>
    </w:p>
    <w:p w14:paraId="4787C16F" w14:textId="77777777" w:rsidR="00587214" w:rsidRDefault="00587214" w:rsidP="0050496C">
      <w:pPr>
        <w:spacing w:after="240"/>
        <w:rPr>
          <w:rFonts w:cs="Arial"/>
          <w:color w:val="000000"/>
        </w:rPr>
      </w:pPr>
      <w:r>
        <w:rPr>
          <w:rFonts w:cs="Arial"/>
          <w:color w:val="000000"/>
        </w:rPr>
        <w:t xml:space="preserve">The A-Suite (which includes guidance notes) is intended only to provide you with an overview of information and a framework of suggested documentation to assist you in establishing your company. </w:t>
      </w:r>
    </w:p>
    <w:p w14:paraId="3E14ACDF" w14:textId="77777777" w:rsidR="00587214" w:rsidRDefault="00587214" w:rsidP="0050496C">
      <w:pPr>
        <w:spacing w:after="240"/>
        <w:rPr>
          <w:rFonts w:cs="Arial"/>
          <w:color w:val="000000"/>
        </w:rPr>
      </w:pPr>
      <w:r>
        <w:rPr>
          <w:rFonts w:cs="Arial"/>
          <w:color w:val="000000"/>
        </w:rPr>
        <w:t>The A-Suite has been put together by Allens with startups in mind but it does not take into account your particular circumstances and it is not intended to be comprehensive. The law and other relevant circumstances may change from time to time and we do not guarantee that the A-Suite will be complete, accurate or up-to-date.</w:t>
      </w:r>
    </w:p>
    <w:p w14:paraId="3A38AFEB" w14:textId="77777777" w:rsidR="00587214" w:rsidRDefault="00587214" w:rsidP="0050496C">
      <w:pPr>
        <w:spacing w:after="240"/>
        <w:rPr>
          <w:rFonts w:cs="Arial"/>
          <w:color w:val="000000"/>
        </w:rPr>
      </w:pPr>
      <w:r>
        <w:rPr>
          <w:rFonts w:cs="Arial"/>
          <w:color w:val="000000"/>
        </w:rPr>
        <w:t>The A-Suite does not constitute legal advice and must not be relied upon by you as a substitute for seeking legal advice. Your use of the A-Suite does not create a solicitor-client relationship between you and Allens and we recommend that you seek legal and other professional advice specific to your circumstances before acting or relying on any part of the A-Suite. We are not responsible for any action taken or not taken in reliance on the A-Suite.</w:t>
      </w:r>
    </w:p>
    <w:p w14:paraId="2BC19A19" w14:textId="7CFF34CB" w:rsidR="00587214" w:rsidRDefault="00587214" w:rsidP="0050496C">
      <w:pPr>
        <w:spacing w:after="240"/>
        <w:rPr>
          <w:rFonts w:cs="Arial"/>
          <w:color w:val="000000"/>
        </w:rPr>
      </w:pPr>
      <w:r>
        <w:rPr>
          <w:rFonts w:cs="Arial"/>
          <w:color w:val="000000"/>
        </w:rPr>
        <w:t xml:space="preserve">Your use of the A-Suite is subject to our Terms of Use accessible from </w:t>
      </w:r>
      <w:hyperlink r:id="rId8" w:history="1">
        <w:r>
          <w:rPr>
            <w:rStyle w:val="Hyperlink"/>
            <w:rFonts w:cs="Arial"/>
          </w:rPr>
          <w:t>www.allens.com.au/accelerate/terms-and-conditions/</w:t>
        </w:r>
      </w:hyperlink>
      <w:r>
        <w:rPr>
          <w:rFonts w:cs="Arial"/>
          <w:color w:val="000000"/>
        </w:rPr>
        <w:t xml:space="preserve"> </w:t>
      </w:r>
    </w:p>
    <w:p w14:paraId="3D416EC0" w14:textId="77777777" w:rsidR="00587214" w:rsidRDefault="00587214" w:rsidP="0050496C">
      <w:pPr>
        <w:spacing w:before="0" w:line="240" w:lineRule="auto"/>
      </w:pPr>
    </w:p>
    <w:p w14:paraId="12428209" w14:textId="77777777" w:rsidR="00587214" w:rsidRDefault="00587214" w:rsidP="0050496C">
      <w:pPr>
        <w:spacing w:before="0" w:line="240" w:lineRule="auto"/>
      </w:pPr>
      <w:r>
        <w:rPr>
          <w:noProof/>
        </w:rPr>
        <mc:AlternateContent>
          <mc:Choice Requires="wps">
            <w:drawing>
              <wp:inline distT="0" distB="0" distL="0" distR="0" wp14:anchorId="13C49390" wp14:editId="775DB142">
                <wp:extent cx="5753100" cy="1222131"/>
                <wp:effectExtent l="0" t="0" r="0" b="0"/>
                <wp:docPr id="1232942743" name="Text Box 12329427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222131"/>
                        </a:xfrm>
                        <a:prstGeom prst="rect">
                          <a:avLst/>
                        </a:prstGeom>
                        <a:solidFill>
                          <a:srgbClr val="DAE0E4"/>
                        </a:solidFill>
                        <a:ln w="6350">
                          <a:noFill/>
                        </a:ln>
                        <a:effectLst/>
                      </wps:spPr>
                      <wps:txbx>
                        <w:txbxContent>
                          <w:p w14:paraId="4173F51C" w14:textId="77777777" w:rsidR="00587214" w:rsidRDefault="00587214" w:rsidP="0050496C">
                            <w:pPr>
                              <w:rPr>
                                <w:b/>
                                <w:color w:val="000000"/>
                              </w:rPr>
                            </w:pPr>
                            <w:r w:rsidRPr="0050496C">
                              <w:rPr>
                                <w:b/>
                                <w:color w:val="0074BF"/>
                              </w:rPr>
                              <w:t>Guidance note warning</w:t>
                            </w:r>
                          </w:p>
                          <w:p w14:paraId="188F1AA7" w14:textId="77777777" w:rsidR="00587214" w:rsidRDefault="00587214" w:rsidP="0050496C">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type w14:anchorId="13C49390" id="_x0000_t202" coordsize="21600,21600" o:spt="202" path="m,l,21600r21600,l21600,xe">
                <v:stroke joinstyle="miter"/>
                <v:path gradientshapeok="t" o:connecttype="rect"/>
              </v:shapetype>
              <v:shape id="Text Box 1232942743" o:spid="_x0000_s1026" type="#_x0000_t202" style="width:453pt;height:9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" fillcolor="#dae0e4" stroked="f" strokeweight=".5pt">
                <v:textbox inset=",0">
                  <w:txbxContent>
                    <w:p w14:paraId="4173F51C" w14:textId="77777777" w:rsidR="00587214" w:rsidRDefault="00587214" w:rsidP="0050496C">
                      <w:pPr>
                        <w:rPr>
                          <w:b/>
                          <w:color w:val="000000"/>
                        </w:rPr>
                      </w:pPr>
                      <w:r w:rsidRPr="0050496C">
                        <w:rPr>
                          <w:b/>
                          <w:color w:val="0074BF"/>
                        </w:rPr>
                        <w:t>Guidance note warning</w:t>
                      </w:r>
                    </w:p>
                    <w:p w14:paraId="188F1AA7" w14:textId="77777777" w:rsidR="00587214" w:rsidRDefault="00587214" w:rsidP="0050496C">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v:textbox>
                <w10:anchorlock/>
              </v:shape>
            </w:pict>
          </mc:Fallback>
        </mc:AlternateContent>
      </w:r>
    </w:p>
    <w:p w14:paraId="1C835549" w14:textId="77777777" w:rsidR="00587214" w:rsidRDefault="00587214" w:rsidP="0050496C">
      <w:pPr>
        <w:spacing w:before="0" w:line="240" w:lineRule="auto"/>
        <w:rPr>
          <w:sz w:val="32"/>
        </w:rPr>
      </w:pPr>
    </w:p>
    <w:bookmarkEnd w:id="0"/>
    <w:p w14:paraId="717A443E" w14:textId="77777777" w:rsidR="00587214" w:rsidRDefault="00587214" w:rsidP="0050496C">
      <w:pPr>
        <w:pStyle w:val="Title"/>
      </w:pPr>
    </w:p>
    <w:p w14:paraId="47721EFA" w14:textId="77777777" w:rsidR="005009EE" w:rsidRPr="005009EE" w:rsidRDefault="005009EE" w:rsidP="005009EE"/>
    <w:p w14:paraId="2599BE86" w14:textId="77777777" w:rsidR="005009EE" w:rsidRPr="005009EE" w:rsidRDefault="005009EE" w:rsidP="005009EE"/>
    <w:p w14:paraId="1FCC81FE" w14:textId="77777777" w:rsidR="005009EE" w:rsidRDefault="005009EE" w:rsidP="005009EE">
      <w:pPr>
        <w:rPr>
          <w:sz w:val="32"/>
        </w:rPr>
      </w:pPr>
    </w:p>
    <w:p w14:paraId="3C963B28" w14:textId="77777777" w:rsidR="005009EE" w:rsidRPr="005009EE" w:rsidRDefault="005009EE" w:rsidP="005009EE"/>
    <w:p w14:paraId="3D1F5DD7" w14:textId="77777777" w:rsidR="005009EE" w:rsidRPr="005009EE" w:rsidRDefault="005009EE" w:rsidP="005009EE"/>
    <w:p w14:paraId="328A9128" w14:textId="77777777" w:rsidR="005009EE" w:rsidRPr="005009EE" w:rsidRDefault="005009EE" w:rsidP="005009EE"/>
    <w:p w14:paraId="67806352" w14:textId="77777777" w:rsidR="005009EE" w:rsidRDefault="005009EE" w:rsidP="005009EE">
      <w:pPr>
        <w:jc w:val="right"/>
        <w:rPr>
          <w:sz w:val="32"/>
        </w:rPr>
      </w:pPr>
    </w:p>
    <w:p w14:paraId="205AA8FF" w14:textId="77777777" w:rsidR="005009EE" w:rsidRPr="005009EE" w:rsidRDefault="005009EE" w:rsidP="005009EE"/>
    <w:p w14:paraId="1AD007F8" w14:textId="77777777" w:rsidR="005009EE" w:rsidRPr="005009EE" w:rsidRDefault="005009EE" w:rsidP="005009EE"/>
    <w:p w14:paraId="756B85F7" w14:textId="77777777" w:rsidR="005009EE" w:rsidRPr="005009EE" w:rsidRDefault="005009EE" w:rsidP="005009EE">
      <w:pPr>
        <w:sectPr w:rsidR="005009EE" w:rsidRPr="005009EE" w:rsidSect="00587214">
          <w:headerReference w:type="default" r:id="rId9"/>
          <w:footerReference w:type="default" r:id="rId10"/>
          <w:headerReference w:type="first" r:id="rId11"/>
          <w:pgSz w:w="11907" w:h="16840" w:code="9"/>
          <w:pgMar w:top="1701" w:right="1134" w:bottom="567" w:left="1418" w:header="284" w:footer="284" w:gutter="0"/>
          <w:cols w:space="720"/>
          <w:titlePg/>
          <w:docGrid w:linePitch="272"/>
        </w:sectPr>
      </w:pPr>
    </w:p>
    <w:tbl>
      <w:tblPr>
        <w:tblW w:w="9355" w:type="dxa"/>
        <w:tblLayout w:type="fixed"/>
        <w:tblCellMar>
          <w:left w:w="0" w:type="dxa"/>
          <w:right w:w="0" w:type="dxa"/>
        </w:tblCellMar>
        <w:tblLook w:val="0000" w:firstRow="0" w:lastRow="0" w:firstColumn="0" w:lastColumn="0" w:noHBand="0" w:noVBand="0"/>
      </w:tblPr>
      <w:tblGrid>
        <w:gridCol w:w="1048"/>
        <w:gridCol w:w="8307"/>
      </w:tblGrid>
      <w:tr w:rsidR="00587214" w:rsidRPr="006E54B5" w14:paraId="5E3DFF16" w14:textId="77777777" w:rsidTr="00A16F7D">
        <w:trPr>
          <w:trHeight w:hRule="exact" w:val="454"/>
        </w:trPr>
        <w:tc>
          <w:tcPr>
            <w:tcW w:w="9355" w:type="dxa"/>
            <w:gridSpan w:val="2"/>
            <w:shd w:val="clear" w:color="auto" w:fill="auto"/>
            <w:vAlign w:val="bottom"/>
          </w:tcPr>
          <w:bookmarkEnd w:id="1"/>
          <w:p w14:paraId="38FF5AA1" w14:textId="77777777" w:rsidR="00587214" w:rsidRDefault="00587214" w:rsidP="00A16F7D">
            <w:pPr>
              <w:pStyle w:val="PartyRecital"/>
              <w:tabs>
                <w:tab w:val="left" w:pos="5678"/>
              </w:tabs>
              <w:spacing w:before="120"/>
              <w:ind w:left="0"/>
              <w:rPr>
                <w:b/>
              </w:rPr>
            </w:pPr>
            <w:r>
              <w:rPr>
                <w:b/>
              </w:rPr>
              <w:lastRenderedPageBreak/>
              <w:t xml:space="preserve">This Deed </w:t>
            </w:r>
            <w:r w:rsidRPr="00A02DE7">
              <w:t>is made on</w:t>
            </w:r>
            <w:r>
              <w:rPr>
                <w:b/>
              </w:rPr>
              <w:t xml:space="preserve"> [</w:t>
            </w:r>
            <w:r w:rsidRPr="00F771BF">
              <w:rPr>
                <w:b/>
                <w:highlight w:val="yellow"/>
              </w:rPr>
              <w:t>insert date</w:t>
            </w:r>
            <w:r>
              <w:rPr>
                <w:b/>
              </w:rPr>
              <w:t>]</w:t>
            </w:r>
          </w:p>
          <w:p w14:paraId="37449CBE" w14:textId="77777777" w:rsidR="00587214" w:rsidRPr="006E54B5" w:rsidRDefault="00587214" w:rsidP="00A16F7D">
            <w:pPr>
              <w:pStyle w:val="PartyRecital"/>
              <w:tabs>
                <w:tab w:val="left" w:pos="5678"/>
              </w:tabs>
              <w:spacing w:before="120"/>
              <w:ind w:left="0"/>
            </w:pPr>
          </w:p>
        </w:tc>
      </w:tr>
      <w:tr w:rsidR="00587214" w:rsidRPr="006E54B5" w14:paraId="5C610F10" w14:textId="77777777" w:rsidTr="00A16F7D">
        <w:trPr>
          <w:trHeight w:hRule="exact" w:val="454"/>
        </w:trPr>
        <w:tc>
          <w:tcPr>
            <w:tcW w:w="9355" w:type="dxa"/>
            <w:gridSpan w:val="2"/>
            <w:shd w:val="clear" w:color="auto" w:fill="auto"/>
            <w:vAlign w:val="bottom"/>
          </w:tcPr>
          <w:p w14:paraId="0B6FD593" w14:textId="77777777" w:rsidR="00587214" w:rsidRPr="006E54B5" w:rsidRDefault="00587214" w:rsidP="00A16F7D">
            <w:pPr>
              <w:pStyle w:val="PartyRecital"/>
              <w:ind w:left="0"/>
            </w:pPr>
            <w:r w:rsidRPr="006E54B5">
              <w:rPr>
                <w:b/>
              </w:rPr>
              <w:t>Parties</w:t>
            </w:r>
          </w:p>
        </w:tc>
      </w:tr>
      <w:tr w:rsidR="00587214" w:rsidRPr="006E54B5" w14:paraId="5453FC52" w14:textId="77777777" w:rsidTr="00A16F7D">
        <w:tc>
          <w:tcPr>
            <w:tcW w:w="1048" w:type="dxa"/>
            <w:shd w:val="clear" w:color="auto" w:fill="auto"/>
          </w:tcPr>
          <w:p w14:paraId="128BCE87" w14:textId="77777777" w:rsidR="00587214" w:rsidRPr="006E54B5" w:rsidRDefault="00587214" w:rsidP="00EC7EA7">
            <w:pPr>
              <w:pStyle w:val="PartyRecital"/>
              <w:numPr>
                <w:ilvl w:val="0"/>
                <w:numId w:val="24"/>
              </w:numPr>
              <w:tabs>
                <w:tab w:val="left" w:pos="0"/>
              </w:tabs>
              <w:spacing w:before="180" w:after="60" w:line="312" w:lineRule="auto"/>
              <w:ind w:left="0" w:firstLine="0"/>
            </w:pPr>
          </w:p>
        </w:tc>
        <w:tc>
          <w:tcPr>
            <w:tcW w:w="8307" w:type="dxa"/>
            <w:tcBorders>
              <w:left w:val="nil"/>
            </w:tcBorders>
            <w:shd w:val="clear" w:color="auto" w:fill="auto"/>
          </w:tcPr>
          <w:p w14:paraId="187ED23C" w14:textId="77777777" w:rsidR="00587214" w:rsidRPr="006E54B5" w:rsidRDefault="00587214" w:rsidP="00F72190">
            <w:pPr>
              <w:pStyle w:val="PartyRecital"/>
              <w:ind w:left="0"/>
            </w:pPr>
            <w:bookmarkStart w:id="2" w:name="z_LX009_1"/>
            <w:r w:rsidRPr="00FD6570">
              <w:rPr>
                <w:rFonts w:ascii="Arial Bold" w:hAnsi="Arial Bold"/>
                <w:b/>
              </w:rPr>
              <w:t>[</w:t>
            </w:r>
            <w:r w:rsidRPr="00F72190">
              <w:rPr>
                <w:rFonts w:ascii="Arial Bold" w:hAnsi="Arial Bold"/>
                <w:b/>
                <w:highlight w:val="yellow"/>
              </w:rPr>
              <w:t xml:space="preserve">Insert name </w:t>
            </w:r>
            <w:r w:rsidRPr="00FD6570">
              <w:rPr>
                <w:rFonts w:ascii="Arial Bold" w:hAnsi="Arial Bold"/>
                <w:b/>
                <w:highlight w:val="yellow"/>
              </w:rPr>
              <w:t>o</w:t>
            </w:r>
            <w:r w:rsidRPr="00AA7A83">
              <w:rPr>
                <w:rFonts w:ascii="Arial Bold" w:hAnsi="Arial Bold"/>
                <w:b/>
                <w:highlight w:val="yellow"/>
              </w:rPr>
              <w:t xml:space="preserve">f </w:t>
            </w:r>
            <w:bookmarkEnd w:id="2"/>
            <w:r w:rsidRPr="00AA7A83">
              <w:rPr>
                <w:rFonts w:ascii="Arial Bold" w:hAnsi="Arial Bold"/>
                <w:b/>
                <w:highlight w:val="yellow"/>
              </w:rPr>
              <w:t xml:space="preserve">your </w:t>
            </w:r>
            <w:r>
              <w:rPr>
                <w:rFonts w:ascii="Arial Bold" w:hAnsi="Arial Bold"/>
                <w:b/>
                <w:highlight w:val="yellow"/>
              </w:rPr>
              <w:t>c</w:t>
            </w:r>
            <w:r w:rsidRPr="00AA7A83">
              <w:rPr>
                <w:rFonts w:ascii="Arial Bold" w:hAnsi="Arial Bold"/>
                <w:b/>
                <w:highlight w:val="yellow"/>
              </w:rPr>
              <w:t>ompany</w:t>
            </w:r>
            <w:r w:rsidRPr="00FD6570">
              <w:rPr>
                <w:rFonts w:ascii="Arial Bold" w:hAnsi="Arial Bold"/>
                <w:b/>
              </w:rPr>
              <w:t>]</w:t>
            </w:r>
            <w:r w:rsidRPr="00FD6570">
              <w:t xml:space="preserve"> </w:t>
            </w:r>
            <w:bookmarkStart w:id="3" w:name="z_LX011_2"/>
            <w:r w:rsidRPr="009E4233">
              <w:rPr>
                <w:highlight w:val="yellow"/>
              </w:rPr>
              <w:t>(</w:t>
            </w:r>
            <w:r>
              <w:rPr>
                <w:highlight w:val="yellow"/>
              </w:rPr>
              <w:t>[</w:t>
            </w:r>
            <w:r w:rsidRPr="009E4233">
              <w:rPr>
                <w:highlight w:val="yellow"/>
              </w:rPr>
              <w:t>ACN/ABN</w:t>
            </w:r>
            <w:bookmarkEnd w:id="3"/>
            <w:r>
              <w:rPr>
                <w:highlight w:val="yellow"/>
              </w:rPr>
              <w:t>]</w:t>
            </w:r>
            <w:r w:rsidRPr="009E4233">
              <w:rPr>
                <w:highlight w:val="yellow"/>
              </w:rPr>
              <w:t xml:space="preserve"> [#])</w:t>
            </w:r>
            <w:r w:rsidRPr="00FD6570">
              <w:t xml:space="preserve"> </w:t>
            </w:r>
            <w:r w:rsidRPr="006E54B5">
              <w:t xml:space="preserve">of </w:t>
            </w:r>
            <w:bookmarkStart w:id="4" w:name="z_LX012_3"/>
            <w:r w:rsidRPr="00FD6570">
              <w:t>[</w:t>
            </w:r>
            <w:r w:rsidRPr="00F72190">
              <w:rPr>
                <w:highlight w:val="yellow"/>
              </w:rPr>
              <w:t xml:space="preserve">insert </w:t>
            </w:r>
            <w:r w:rsidRPr="00AA7A83">
              <w:rPr>
                <w:highlight w:val="yellow"/>
              </w:rPr>
              <w:t>address</w:t>
            </w:r>
            <w:bookmarkEnd w:id="4"/>
            <w:r w:rsidRPr="00FD6570">
              <w:t xml:space="preserve">] </w:t>
            </w:r>
            <w:r w:rsidRPr="006E54B5">
              <w:t xml:space="preserve">(the </w:t>
            </w:r>
            <w:r>
              <w:rPr>
                <w:b/>
                <w:i/>
              </w:rPr>
              <w:t>Assignee</w:t>
            </w:r>
            <w:r w:rsidRPr="006E54B5">
              <w:t>).</w:t>
            </w:r>
          </w:p>
        </w:tc>
      </w:tr>
      <w:tr w:rsidR="00587214" w:rsidRPr="006E54B5" w14:paraId="28FE36CF" w14:textId="77777777" w:rsidTr="00A16F7D">
        <w:tc>
          <w:tcPr>
            <w:tcW w:w="1048" w:type="dxa"/>
            <w:shd w:val="clear" w:color="auto" w:fill="auto"/>
          </w:tcPr>
          <w:p w14:paraId="3503BC4B" w14:textId="77777777" w:rsidR="00587214" w:rsidRPr="006E54B5" w:rsidRDefault="00587214" w:rsidP="00EC7EA7">
            <w:pPr>
              <w:pStyle w:val="PartyRecital"/>
              <w:numPr>
                <w:ilvl w:val="0"/>
                <w:numId w:val="24"/>
              </w:numPr>
              <w:tabs>
                <w:tab w:val="left" w:pos="0"/>
              </w:tabs>
              <w:spacing w:before="180" w:after="60" w:line="312" w:lineRule="auto"/>
              <w:ind w:left="0" w:firstLine="0"/>
            </w:pPr>
          </w:p>
        </w:tc>
        <w:tc>
          <w:tcPr>
            <w:tcW w:w="8307" w:type="dxa"/>
            <w:tcBorders>
              <w:left w:val="nil"/>
            </w:tcBorders>
            <w:shd w:val="clear" w:color="auto" w:fill="auto"/>
          </w:tcPr>
          <w:p w14:paraId="6B5B4F4D" w14:textId="77777777" w:rsidR="00587214" w:rsidRPr="006E54B5" w:rsidRDefault="00587214" w:rsidP="009E4233">
            <w:pPr>
              <w:pStyle w:val="PartyRecital"/>
              <w:ind w:left="0"/>
            </w:pPr>
            <w:bookmarkStart w:id="5" w:name="z_LX010_4"/>
            <w:r w:rsidRPr="00FD6570">
              <w:rPr>
                <w:b/>
              </w:rPr>
              <w:t>[</w:t>
            </w:r>
            <w:r>
              <w:rPr>
                <w:b/>
                <w:highlight w:val="yellow"/>
              </w:rPr>
              <w:t>Insert n</w:t>
            </w:r>
            <w:r w:rsidRPr="00FD6570">
              <w:rPr>
                <w:b/>
                <w:highlight w:val="yellow"/>
              </w:rPr>
              <w:t xml:space="preserve">ame of </w:t>
            </w:r>
            <w:bookmarkEnd w:id="5"/>
            <w:r w:rsidRPr="002C738B">
              <w:rPr>
                <w:b/>
                <w:highlight w:val="yellow"/>
              </w:rPr>
              <w:t>Assignor</w:t>
            </w:r>
            <w:r w:rsidRPr="00FD6570">
              <w:rPr>
                <w:b/>
              </w:rPr>
              <w:t>]</w:t>
            </w:r>
            <w:r w:rsidRPr="00FD6570">
              <w:t xml:space="preserve"> </w:t>
            </w:r>
            <w:bookmarkStart w:id="6" w:name="z_LX013_5"/>
            <w:r>
              <w:rPr>
                <w:highlight w:val="yellow"/>
              </w:rPr>
              <w:t>([</w:t>
            </w:r>
            <w:r w:rsidRPr="001A3A46">
              <w:rPr>
                <w:highlight w:val="yellow"/>
              </w:rPr>
              <w:t>ACN</w:t>
            </w:r>
            <w:r w:rsidRPr="00FD6570">
              <w:rPr>
                <w:highlight w:val="yellow"/>
              </w:rPr>
              <w:t>/ABN</w:t>
            </w:r>
            <w:r>
              <w:rPr>
                <w:highlight w:val="yellow"/>
              </w:rPr>
              <w:t>] [#])</w:t>
            </w:r>
            <w:r w:rsidRPr="00FD6570">
              <w:rPr>
                <w:highlight w:val="yellow"/>
              </w:rPr>
              <w:t xml:space="preserve"> </w:t>
            </w:r>
            <w:r>
              <w:rPr>
                <w:highlight w:val="yellow"/>
              </w:rPr>
              <w:t xml:space="preserve">if the </w:t>
            </w:r>
            <w:bookmarkEnd w:id="6"/>
            <w:r w:rsidRPr="002C738B">
              <w:rPr>
                <w:highlight w:val="yellow"/>
              </w:rPr>
              <w:t xml:space="preserve">Assignor is </w:t>
            </w:r>
            <w:r w:rsidRPr="004A33FA">
              <w:rPr>
                <w:highlight w:val="yellow"/>
              </w:rPr>
              <w:t xml:space="preserve">an </w:t>
            </w:r>
            <w:r>
              <w:rPr>
                <w:highlight w:val="yellow"/>
              </w:rPr>
              <w:t>Australian registered company | other corporate identifier if</w:t>
            </w:r>
            <w:r w:rsidRPr="00FE748A">
              <w:rPr>
                <w:highlight w:val="yellow"/>
              </w:rPr>
              <w:t xml:space="preserve"> the </w:t>
            </w:r>
            <w:r>
              <w:rPr>
                <w:highlight w:val="yellow"/>
              </w:rPr>
              <w:t>Assignor is a foreign company</w:t>
            </w:r>
            <w:r w:rsidRPr="00FD6570">
              <w:t xml:space="preserve">] of </w:t>
            </w:r>
            <w:bookmarkStart w:id="7" w:name="z_LX014_6"/>
            <w:r w:rsidRPr="00FD6570">
              <w:t>[</w:t>
            </w:r>
            <w:r w:rsidRPr="00A57BA0">
              <w:rPr>
                <w:highlight w:val="yellow"/>
              </w:rPr>
              <w:t>insert a</w:t>
            </w:r>
            <w:r w:rsidRPr="00FD6570">
              <w:rPr>
                <w:highlight w:val="yellow"/>
              </w:rPr>
              <w:t xml:space="preserve">ddress of </w:t>
            </w:r>
            <w:bookmarkEnd w:id="7"/>
            <w:r>
              <w:rPr>
                <w:highlight w:val="yellow"/>
              </w:rPr>
              <w:t>Assignor</w:t>
            </w:r>
            <w:r w:rsidRPr="00FD6570">
              <w:t>]</w:t>
            </w:r>
            <w:r w:rsidRPr="006E54B5">
              <w:t xml:space="preserve"> (the </w:t>
            </w:r>
            <w:r>
              <w:rPr>
                <w:b/>
                <w:i/>
              </w:rPr>
              <w:t>Assignor</w:t>
            </w:r>
            <w:r w:rsidRPr="006E54B5">
              <w:t>).</w:t>
            </w:r>
          </w:p>
        </w:tc>
      </w:tr>
    </w:tbl>
    <w:p w14:paraId="3B89642A" w14:textId="77777777" w:rsidR="00587214" w:rsidRDefault="00587214" w:rsidP="00B05428">
      <w:r w:rsidRPr="00B05428">
        <w:rPr>
          <w:b/>
        </w:rPr>
        <w:t>Recitals</w:t>
      </w:r>
    </w:p>
    <w:p w14:paraId="20D4653E" w14:textId="77777777" w:rsidR="00587214" w:rsidRDefault="00587214" w:rsidP="00520055">
      <w:pPr>
        <w:pStyle w:val="ListParagraph"/>
        <w:numPr>
          <w:ilvl w:val="0"/>
          <w:numId w:val="45"/>
        </w:numPr>
        <w:ind w:hanging="720"/>
      </w:pPr>
      <w:r>
        <w:t>The Assignor [</w:t>
      </w:r>
      <w:r w:rsidRPr="00520055">
        <w:rPr>
          <w:highlight w:val="yellow"/>
        </w:rPr>
        <w:t>has been, and/or may in the future be engaged by the Assignee to create Works in which Rights subsist | has created or will create Works in which Rights subsist | is the owner of certain Rights in the Works</w:t>
      </w:r>
      <w:r w:rsidRPr="004A33FA">
        <w:t>]</w:t>
      </w:r>
      <w:r w:rsidRPr="00EC7EA7">
        <w:t>.</w:t>
      </w:r>
    </w:p>
    <w:p w14:paraId="0F3CC807" w14:textId="77777777" w:rsidR="00587214" w:rsidRDefault="00587214" w:rsidP="00520055">
      <w:pPr>
        <w:pStyle w:val="ListParagraph"/>
        <w:numPr>
          <w:ilvl w:val="0"/>
          <w:numId w:val="45"/>
        </w:numPr>
        <w:ind w:hanging="720"/>
      </w:pPr>
      <w:r>
        <w:t>The Assignor intends to assign the Rights to the Assignee on the terms and conditions of this Deed.</w:t>
      </w:r>
    </w:p>
    <w:p w14:paraId="29D2797B" w14:textId="77777777" w:rsidR="00587214" w:rsidRDefault="00587214" w:rsidP="00B05428">
      <w:r w:rsidRPr="00181888">
        <w:rPr>
          <w:b/>
        </w:rPr>
        <w:t>It is agreed</w:t>
      </w:r>
      <w:r>
        <w:t xml:space="preserve"> as follows.</w:t>
      </w:r>
    </w:p>
    <w:p w14:paraId="0A8B1B5C" w14:textId="77777777" w:rsidR="00587214" w:rsidRPr="003860FF" w:rsidRDefault="00587214" w:rsidP="003860FF">
      <w:pPr>
        <w:pStyle w:val="level1"/>
        <w:rPr>
          <w:lang w:val="en-GB"/>
        </w:rPr>
      </w:pPr>
      <w:r w:rsidRPr="003860FF">
        <w:rPr>
          <w:b/>
          <w:i/>
        </w:rPr>
        <w:t>Rights</w:t>
      </w:r>
      <w:r>
        <w:t xml:space="preserve"> </w:t>
      </w:r>
      <w:r w:rsidRPr="003860FF">
        <w:rPr>
          <w:lang w:val="en-GB"/>
        </w:rPr>
        <w:t>means:</w:t>
      </w:r>
    </w:p>
    <w:p w14:paraId="15A54A54" w14:textId="77777777" w:rsidR="00587214" w:rsidRDefault="00587214" w:rsidP="00520055">
      <w:pPr>
        <w:pStyle w:val="Definitionsa"/>
        <w:rPr>
          <w:lang w:val="en-GB"/>
        </w:rPr>
      </w:pPr>
      <w:bookmarkStart w:id="8" w:name="_Ref417478395"/>
      <w:r w:rsidRPr="004352F7">
        <w:rPr>
          <w:lang w:val="en-GB"/>
        </w:rPr>
        <w:t>all right, title and interest in and all rights subsisting</w:t>
      </w:r>
      <w:r>
        <w:rPr>
          <w:lang w:val="en-GB"/>
        </w:rPr>
        <w:t xml:space="preserve">, </w:t>
      </w:r>
      <w:r w:rsidRPr="004352F7">
        <w:rPr>
          <w:lang w:val="en-GB"/>
        </w:rPr>
        <w:t>or which may subsist</w:t>
      </w:r>
      <w:r>
        <w:rPr>
          <w:lang w:val="en-GB"/>
        </w:rPr>
        <w:t xml:space="preserve"> </w:t>
      </w:r>
      <w:r w:rsidRPr="004352F7">
        <w:rPr>
          <w:lang w:val="en-GB"/>
        </w:rPr>
        <w:t>anywhere in the world</w:t>
      </w:r>
      <w:r>
        <w:rPr>
          <w:lang w:val="en-GB"/>
        </w:rPr>
        <w:t>, in or be conferred on the Works anywhere in the world, including without limitation:</w:t>
      </w:r>
      <w:bookmarkEnd w:id="8"/>
    </w:p>
    <w:p w14:paraId="01212AF2" w14:textId="77777777" w:rsidR="00587214" w:rsidRDefault="00587214" w:rsidP="009253A9">
      <w:pPr>
        <w:pStyle w:val="AllensHeading4"/>
      </w:pPr>
      <w:bookmarkStart w:id="9" w:name="_Ref396376792"/>
      <w:r w:rsidRPr="00F10547">
        <w:t>all rights conferred by statute, common law or in equity and subsisting anywhere in the world in relation to</w:t>
      </w:r>
      <w:r>
        <w:t>:</w:t>
      </w:r>
      <w:bookmarkEnd w:id="9"/>
    </w:p>
    <w:p w14:paraId="707942C1" w14:textId="77777777" w:rsidR="00587214" w:rsidRDefault="00587214" w:rsidP="009253A9">
      <w:pPr>
        <w:pStyle w:val="AllensHeading5"/>
      </w:pPr>
      <w:r>
        <w:t>registered and unregistered copyright;</w:t>
      </w:r>
    </w:p>
    <w:p w14:paraId="7702D2D5" w14:textId="77777777" w:rsidR="00587214" w:rsidRDefault="00587214" w:rsidP="009253A9">
      <w:pPr>
        <w:pStyle w:val="AllensHeading5"/>
      </w:pPr>
      <w:r>
        <w:t>inventions (including patents, innovation patents and utility models);</w:t>
      </w:r>
    </w:p>
    <w:p w14:paraId="425F3056" w14:textId="77777777" w:rsidR="00587214" w:rsidRDefault="00587214" w:rsidP="009253A9">
      <w:pPr>
        <w:pStyle w:val="AllensHeading5"/>
      </w:pPr>
      <w:r>
        <w:t>confidential information (including the right to enforce an obligation to keep information confidential), trade secrets, technical data and know-how;</w:t>
      </w:r>
    </w:p>
    <w:p w14:paraId="58CE2FED" w14:textId="77777777" w:rsidR="00587214" w:rsidRDefault="00587214" w:rsidP="009253A9">
      <w:pPr>
        <w:pStyle w:val="AllensHeading5"/>
      </w:pPr>
      <w:r>
        <w:t>registered and unregistered designs; [</w:t>
      </w:r>
      <w:r w:rsidRPr="009253A9">
        <w:rPr>
          <w:highlight w:val="yellow"/>
        </w:rPr>
        <w:t>and</w:t>
      </w:r>
      <w:r>
        <w:t>]</w:t>
      </w:r>
    </w:p>
    <w:p w14:paraId="79118B62" w14:textId="77777777" w:rsidR="00587214" w:rsidRPr="00F619F5" w:rsidRDefault="00587214" w:rsidP="009253A9">
      <w:pPr>
        <w:pStyle w:val="AllensHeading5"/>
      </w:pPr>
      <w:r w:rsidRPr="0090264B">
        <w:t xml:space="preserve">registered and unregistered </w:t>
      </w:r>
      <w:proofErr w:type="spellStart"/>
      <w:r w:rsidRPr="0090264B">
        <w:t>trade marks</w:t>
      </w:r>
      <w:proofErr w:type="spellEnd"/>
      <w:r w:rsidRPr="0090264B">
        <w:t>;</w:t>
      </w:r>
    </w:p>
    <w:p w14:paraId="311D2B35" w14:textId="77777777" w:rsidR="00587214" w:rsidRDefault="00587214" w:rsidP="009253A9">
      <w:pPr>
        <w:pStyle w:val="AllensHeading5"/>
      </w:pPr>
      <w:r>
        <w:rPr>
          <w:highlight w:val="yellow"/>
        </w:rPr>
        <w:t>[</w:t>
      </w:r>
      <w:r w:rsidRPr="004F5828">
        <w:rPr>
          <w:highlight w:val="yellow"/>
        </w:rPr>
        <w:t>circuit layout designs, topography</w:t>
      </w:r>
      <w:r>
        <w:rPr>
          <w:highlight w:val="yellow"/>
        </w:rPr>
        <w:t xml:space="preserve"> rights and rights in databases[</w:t>
      </w:r>
      <w:r w:rsidRPr="004F5828">
        <w:rPr>
          <w:highlight w:val="yellow"/>
        </w:rPr>
        <w:t>, whether or not any of these are regist</w:t>
      </w:r>
      <w:r>
        <w:rPr>
          <w:highlight w:val="yellow"/>
        </w:rPr>
        <w:t>ered, registrable or patentable]</w:t>
      </w:r>
      <w:r w:rsidRPr="004F5828">
        <w:rPr>
          <w:highlight w:val="yellow"/>
        </w:rPr>
        <w:t>; and</w:t>
      </w:r>
      <w:r>
        <w:t>]</w:t>
      </w:r>
    </w:p>
    <w:p w14:paraId="470F6CCA" w14:textId="77777777" w:rsidR="00587214" w:rsidRPr="0090264B" w:rsidRDefault="00587214" w:rsidP="009253A9">
      <w:pPr>
        <w:pStyle w:val="AllensHeading5"/>
      </w:pPr>
      <w:r w:rsidRPr="0090264B">
        <w:t>[</w:t>
      </w:r>
      <w:r w:rsidRPr="00F619F5">
        <w:rPr>
          <w:highlight w:val="yellow"/>
        </w:rPr>
        <w:t>plant variety and plant breeder rights[, whether or not any of these are registered, registrable or patentable;</w:t>
      </w:r>
      <w:r w:rsidRPr="0090264B">
        <w:t>]</w:t>
      </w:r>
      <w:r>
        <w:t>]</w:t>
      </w:r>
    </w:p>
    <w:p w14:paraId="35CD67BC" w14:textId="77777777" w:rsidR="00587214" w:rsidRPr="002C738B" w:rsidRDefault="00587214" w:rsidP="009253A9">
      <w:pPr>
        <w:pStyle w:val="AllensHeading4"/>
        <w:rPr>
          <w:lang w:val="en-GB"/>
        </w:rPr>
      </w:pPr>
      <w:r>
        <w:t>any other rights resulting from intellectual activity in the industrial, commercial, scientific, literary or artistic fields which subsist or may hereafter subsist; and</w:t>
      </w:r>
    </w:p>
    <w:p w14:paraId="241175C9" w14:textId="77777777" w:rsidR="00587214" w:rsidRDefault="00587214" w:rsidP="00520055">
      <w:pPr>
        <w:pStyle w:val="Definitionsa"/>
        <w:rPr>
          <w:lang w:val="en-GB"/>
        </w:rPr>
      </w:pPr>
      <w:r>
        <w:rPr>
          <w:lang w:val="en-GB"/>
        </w:rPr>
        <w:t xml:space="preserve">the patent registrations </w:t>
      </w:r>
      <w:r>
        <w:t>[</w:t>
      </w:r>
      <w:r w:rsidRPr="00873B53">
        <w:rPr>
          <w:highlight w:val="yellow"/>
        </w:rPr>
        <w:t xml:space="preserve">insert any </w:t>
      </w:r>
      <w:r>
        <w:rPr>
          <w:highlight w:val="yellow"/>
        </w:rPr>
        <w:t>patent registration</w:t>
      </w:r>
      <w:r w:rsidRPr="00873B53">
        <w:rPr>
          <w:highlight w:val="yellow"/>
        </w:rPr>
        <w:t>s</w:t>
      </w:r>
      <w:r>
        <w:rPr>
          <w:highlight w:val="yellow"/>
        </w:rPr>
        <w:t xml:space="preserve"> </w:t>
      </w:r>
      <w:r w:rsidRPr="00873B53">
        <w:rPr>
          <w:highlight w:val="yellow"/>
        </w:rPr>
        <w:t>that you would like to specifically mention</w:t>
      </w:r>
      <w:r>
        <w:t>]</w:t>
      </w:r>
      <w:r>
        <w:rPr>
          <w:lang w:val="en-GB"/>
        </w:rPr>
        <w:t xml:space="preserve"> and applications [</w:t>
      </w:r>
      <w:r w:rsidRPr="00D91739">
        <w:rPr>
          <w:highlight w:val="yellow"/>
        </w:rPr>
        <w:t>i</w:t>
      </w:r>
      <w:r w:rsidRPr="00873B53">
        <w:rPr>
          <w:highlight w:val="yellow"/>
        </w:rPr>
        <w:t xml:space="preserve">nsert any </w:t>
      </w:r>
      <w:r>
        <w:rPr>
          <w:highlight w:val="yellow"/>
        </w:rPr>
        <w:t>patent registration</w:t>
      </w:r>
      <w:r w:rsidRPr="00873B53">
        <w:rPr>
          <w:highlight w:val="yellow"/>
        </w:rPr>
        <w:t>s</w:t>
      </w:r>
      <w:r>
        <w:rPr>
          <w:highlight w:val="yellow"/>
        </w:rPr>
        <w:t>/applications</w:t>
      </w:r>
      <w:r w:rsidRPr="00873B53">
        <w:rPr>
          <w:highlight w:val="yellow"/>
        </w:rPr>
        <w:t xml:space="preserve"> that you would like to specifically mention</w:t>
      </w:r>
      <w:r>
        <w:t>];</w:t>
      </w:r>
    </w:p>
    <w:p w14:paraId="4CE0555E" w14:textId="77777777" w:rsidR="00587214" w:rsidRDefault="00587214" w:rsidP="00520055">
      <w:pPr>
        <w:pStyle w:val="Definitionsa"/>
        <w:rPr>
          <w:lang w:val="en-GB"/>
        </w:rPr>
      </w:pPr>
      <w:r>
        <w:rPr>
          <w:lang w:val="en-GB"/>
        </w:rPr>
        <w:t>the design registrations [</w:t>
      </w:r>
      <w:r w:rsidRPr="00E5613B">
        <w:rPr>
          <w:highlight w:val="yellow"/>
          <w:lang w:val="en-GB"/>
        </w:rPr>
        <w:t>*</w:t>
      </w:r>
      <w:r>
        <w:rPr>
          <w:lang w:val="en-GB"/>
        </w:rPr>
        <w:t>] and applications [</w:t>
      </w:r>
      <w:r w:rsidRPr="00E5613B">
        <w:rPr>
          <w:highlight w:val="yellow"/>
          <w:lang w:val="en-GB"/>
        </w:rPr>
        <w:t>*</w:t>
      </w:r>
      <w:r>
        <w:rPr>
          <w:lang w:val="en-GB"/>
        </w:rPr>
        <w:t xml:space="preserve">] </w:t>
      </w:r>
      <w:r>
        <w:t>[</w:t>
      </w:r>
      <w:r w:rsidRPr="00873B53">
        <w:rPr>
          <w:highlight w:val="yellow"/>
        </w:rPr>
        <w:t xml:space="preserve">insert any </w:t>
      </w:r>
      <w:r>
        <w:rPr>
          <w:highlight w:val="yellow"/>
        </w:rPr>
        <w:t>design registration</w:t>
      </w:r>
      <w:r w:rsidRPr="00873B53">
        <w:rPr>
          <w:highlight w:val="yellow"/>
        </w:rPr>
        <w:t>s that you would like to specifically mention</w:t>
      </w:r>
      <w:r>
        <w:t>];</w:t>
      </w:r>
    </w:p>
    <w:p w14:paraId="5537DD93" w14:textId="77777777" w:rsidR="00587214" w:rsidRPr="002C738B" w:rsidRDefault="00587214" w:rsidP="00520055">
      <w:pPr>
        <w:pStyle w:val="Definitionsa"/>
        <w:rPr>
          <w:lang w:val="en-GB"/>
        </w:rPr>
      </w:pPr>
      <w:r>
        <w:rPr>
          <w:lang w:val="en-GB"/>
        </w:rPr>
        <w:t xml:space="preserve">the trade marks </w:t>
      </w:r>
      <w:r>
        <w:t>[</w:t>
      </w:r>
      <w:r w:rsidRPr="00873B53">
        <w:rPr>
          <w:highlight w:val="yellow"/>
        </w:rPr>
        <w:t>insert any trade marks that you would like to specifically mention</w:t>
      </w:r>
      <w:r>
        <w:t>];</w:t>
      </w:r>
    </w:p>
    <w:p w14:paraId="5B3C35DB" w14:textId="77777777" w:rsidR="00587214" w:rsidRPr="002C738B" w:rsidRDefault="00587214" w:rsidP="009C3F89">
      <w:pPr>
        <w:pStyle w:val="Definitionsa"/>
        <w:rPr>
          <w:lang w:val="en-GB"/>
        </w:rPr>
      </w:pPr>
      <w:r>
        <w:t>[</w:t>
      </w:r>
      <w:r w:rsidRPr="00F64C22">
        <w:rPr>
          <w:highlight w:val="yellow"/>
        </w:rPr>
        <w:t>insert any other rights, e.g. circuit layout designs, topography rights and rights in databases, plant variety and plant breeder rights that you would like to specifically mention</w:t>
      </w:r>
      <w:r>
        <w:t>];</w:t>
      </w:r>
    </w:p>
    <w:p w14:paraId="2FEAEA27" w14:textId="77777777" w:rsidR="00587214" w:rsidRPr="002C738B" w:rsidRDefault="00587214" w:rsidP="00520055">
      <w:pPr>
        <w:pStyle w:val="Definitionsa"/>
        <w:rPr>
          <w:lang w:val="en-GB"/>
        </w:rPr>
      </w:pPr>
      <w:r>
        <w:lastRenderedPageBreak/>
        <w:t>the domain names registrations for [</w:t>
      </w:r>
      <w:r w:rsidRPr="00AA09CA">
        <w:rPr>
          <w:highlight w:val="yellow"/>
        </w:rPr>
        <w:t>insert details</w:t>
      </w:r>
      <w:r>
        <w:t>];</w:t>
      </w:r>
    </w:p>
    <w:p w14:paraId="62259A9B" w14:textId="77777777" w:rsidR="00587214" w:rsidRPr="009253A9" w:rsidRDefault="00587214" w:rsidP="00520055">
      <w:pPr>
        <w:pStyle w:val="Definitionsa"/>
        <w:rPr>
          <w:lang w:val="en-GB"/>
        </w:rPr>
      </w:pPr>
      <w:r>
        <w:t xml:space="preserve">the </w:t>
      </w:r>
      <w:r>
        <w:rPr>
          <w:lang w:val="en-GB"/>
        </w:rPr>
        <w:t xml:space="preserve">social media accounts </w:t>
      </w:r>
      <w:r>
        <w:t>[</w:t>
      </w:r>
      <w:r w:rsidRPr="00AA09CA">
        <w:rPr>
          <w:highlight w:val="yellow"/>
        </w:rPr>
        <w:t>insert details</w:t>
      </w:r>
      <w:r>
        <w:t>];</w:t>
      </w:r>
    </w:p>
    <w:p w14:paraId="57A90E3D" w14:textId="77777777" w:rsidR="00587214" w:rsidRDefault="00587214" w:rsidP="00520055">
      <w:pPr>
        <w:pStyle w:val="Definitionsa"/>
        <w:rPr>
          <w:lang w:val="en-GB"/>
        </w:rPr>
      </w:pPr>
      <w:r w:rsidRPr="002C738B">
        <w:rPr>
          <w:lang w:val="en-GB"/>
        </w:rPr>
        <w:t xml:space="preserve">any licence or other </w:t>
      </w:r>
      <w:r>
        <w:rPr>
          <w:lang w:val="en-GB"/>
        </w:rPr>
        <w:t xml:space="preserve">similar </w:t>
      </w:r>
      <w:r w:rsidRPr="002C738B">
        <w:rPr>
          <w:lang w:val="en-GB"/>
        </w:rPr>
        <w:t xml:space="preserve">right from a third party to use any of the </w:t>
      </w:r>
      <w:r>
        <w:rPr>
          <w:lang w:val="en-GB"/>
        </w:rPr>
        <w:t>above;</w:t>
      </w:r>
    </w:p>
    <w:p w14:paraId="0B942383" w14:textId="77777777" w:rsidR="00587214" w:rsidRPr="002C738B" w:rsidRDefault="00587214" w:rsidP="00520055">
      <w:pPr>
        <w:pStyle w:val="Definitionsa"/>
        <w:rPr>
          <w:lang w:val="en-GB"/>
        </w:rPr>
      </w:pPr>
      <w:bookmarkStart w:id="10" w:name="_Ref417478408"/>
      <w:r>
        <w:rPr>
          <w:lang w:val="en-GB"/>
        </w:rPr>
        <w:t xml:space="preserve">any </w:t>
      </w:r>
      <w:r w:rsidRPr="002C738B">
        <w:rPr>
          <w:lang w:val="en-GB"/>
        </w:rPr>
        <w:t>applications and the right to apply for registration of any of the above; and</w:t>
      </w:r>
      <w:bookmarkEnd w:id="10"/>
    </w:p>
    <w:p w14:paraId="4D231AE7" w14:textId="3B5DEA4E" w:rsidR="00587214" w:rsidRPr="002C738B" w:rsidRDefault="00587214" w:rsidP="00520055">
      <w:pPr>
        <w:pStyle w:val="Definitionsa"/>
        <w:rPr>
          <w:lang w:val="en-GB"/>
        </w:rPr>
      </w:pPr>
      <w:r w:rsidRPr="002C738B">
        <w:rPr>
          <w:lang w:val="en-GB"/>
        </w:rPr>
        <w:t xml:space="preserve">any rights of action against any third party in connection with the </w:t>
      </w:r>
      <w:r>
        <w:rPr>
          <w:lang w:val="en-GB"/>
        </w:rPr>
        <w:t xml:space="preserve">rights included in paragraphs </w:t>
      </w:r>
      <w:r>
        <w:rPr>
          <w:lang w:val="en-GB"/>
        </w:rPr>
        <w:fldChar w:fldCharType="begin"/>
      </w:r>
      <w:r>
        <w:rPr>
          <w:lang w:val="en-GB"/>
        </w:rPr>
        <w:instrText xml:space="preserve"> REF _Ref417478395 \r \h </w:instrText>
      </w:r>
      <w:r>
        <w:rPr>
          <w:lang w:val="en-GB"/>
        </w:rPr>
      </w:r>
      <w:r>
        <w:rPr>
          <w:lang w:val="en-GB"/>
        </w:rPr>
        <w:fldChar w:fldCharType="separate"/>
      </w:r>
      <w:r w:rsidR="008A2898">
        <w:rPr>
          <w:lang w:val="en-GB"/>
        </w:rPr>
        <w:t>(a)</w:t>
      </w:r>
      <w:r>
        <w:rPr>
          <w:lang w:val="en-GB"/>
        </w:rPr>
        <w:fldChar w:fldCharType="end"/>
      </w:r>
      <w:r>
        <w:rPr>
          <w:lang w:val="en-GB"/>
        </w:rPr>
        <w:t xml:space="preserve"> to </w:t>
      </w:r>
      <w:r>
        <w:rPr>
          <w:lang w:val="en-GB"/>
        </w:rPr>
        <w:fldChar w:fldCharType="begin"/>
      </w:r>
      <w:r>
        <w:rPr>
          <w:lang w:val="en-GB"/>
        </w:rPr>
        <w:instrText xml:space="preserve"> REF _Ref417478408 \r \h </w:instrText>
      </w:r>
      <w:r>
        <w:rPr>
          <w:lang w:val="en-GB"/>
        </w:rPr>
      </w:r>
      <w:r>
        <w:rPr>
          <w:lang w:val="en-GB"/>
        </w:rPr>
        <w:fldChar w:fldCharType="separate"/>
      </w:r>
      <w:r w:rsidR="008A2898">
        <w:rPr>
          <w:lang w:val="en-GB"/>
        </w:rPr>
        <w:t>(</w:t>
      </w:r>
      <w:proofErr w:type="spellStart"/>
      <w:r w:rsidR="008A2898">
        <w:rPr>
          <w:lang w:val="en-GB"/>
        </w:rPr>
        <w:t>i</w:t>
      </w:r>
      <w:proofErr w:type="spellEnd"/>
      <w:r w:rsidR="008A2898">
        <w:rPr>
          <w:lang w:val="en-GB"/>
        </w:rPr>
        <w:t>)</w:t>
      </w:r>
      <w:r>
        <w:rPr>
          <w:lang w:val="en-GB"/>
        </w:rPr>
        <w:fldChar w:fldCharType="end"/>
      </w:r>
      <w:r>
        <w:rPr>
          <w:lang w:val="en-GB"/>
        </w:rPr>
        <w:t xml:space="preserve"> </w:t>
      </w:r>
      <w:r w:rsidRPr="002C738B">
        <w:rPr>
          <w:lang w:val="en-GB"/>
        </w:rPr>
        <w:t xml:space="preserve">above, including any right to </w:t>
      </w:r>
      <w:r>
        <w:rPr>
          <w:lang w:val="en-GB"/>
        </w:rPr>
        <w:t>claim (and retain) any damages and other remedies (including an account of profits) for infringement,</w:t>
      </w:r>
    </w:p>
    <w:p w14:paraId="56CBE03D" w14:textId="77777777" w:rsidR="00587214" w:rsidRDefault="00587214" w:rsidP="003860FF">
      <w:pPr>
        <w:pStyle w:val="level1"/>
        <w:numPr>
          <w:ilvl w:val="0"/>
          <w:numId w:val="0"/>
        </w:numPr>
        <w:ind w:left="709"/>
      </w:pPr>
      <w:r w:rsidRPr="00F10547">
        <w:t>but excluding moral rights and similar personal rights which by law are non-assignable</w:t>
      </w:r>
      <w:r>
        <w:t>.</w:t>
      </w:r>
    </w:p>
    <w:p w14:paraId="66667992" w14:textId="77777777" w:rsidR="00587214" w:rsidRDefault="00587214" w:rsidP="003860FF">
      <w:pPr>
        <w:pStyle w:val="level1"/>
        <w:numPr>
          <w:ilvl w:val="0"/>
          <w:numId w:val="0"/>
        </w:numPr>
        <w:ind w:left="709"/>
        <w:rPr>
          <w:lang w:val="en-GB"/>
        </w:rPr>
      </w:pPr>
      <w:r>
        <w:rPr>
          <w:noProof/>
        </w:rPr>
        <mc:AlternateContent>
          <mc:Choice Requires="wps">
            <w:drawing>
              <wp:inline distT="0" distB="0" distL="0" distR="0" wp14:anchorId="606628C9" wp14:editId="4A3791F1">
                <wp:extent cx="5575609" cy="871870"/>
                <wp:effectExtent l="0" t="0" r="6350" b="4445"/>
                <wp:docPr id="6" name="Text Box 6"/>
                <wp:cNvGraphicFramePr/>
                <a:graphic xmlns:a="http://schemas.openxmlformats.org/drawingml/2006/main">
                  <a:graphicData uri="http://schemas.microsoft.com/office/word/2010/wordprocessingShape">
                    <wps:wsp>
                      <wps:cNvSpPr txBox="1"/>
                      <wps:spPr>
                        <a:xfrm>
                          <a:off x="0" y="0"/>
                          <a:ext cx="5575609" cy="871870"/>
                        </a:xfrm>
                        <a:prstGeom prst="rect">
                          <a:avLst/>
                        </a:prstGeom>
                        <a:solidFill>
                          <a:srgbClr val="DAE0E4"/>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50D4354" w14:textId="77777777" w:rsidR="00587214" w:rsidRPr="0050496C" w:rsidRDefault="00587214" w:rsidP="00520055">
                            <w:pPr>
                              <w:rPr>
                                <w:b/>
                                <w:color w:val="0074BF"/>
                              </w:rPr>
                            </w:pPr>
                            <w:r w:rsidRPr="0050496C">
                              <w:rPr>
                                <w:b/>
                                <w:color w:val="0074BF"/>
                              </w:rPr>
                              <w:t>Guidance note</w:t>
                            </w:r>
                          </w:p>
                          <w:p w14:paraId="48DCD990" w14:textId="77777777" w:rsidR="00587214" w:rsidRPr="00D2337E" w:rsidRDefault="00587214" w:rsidP="00520055">
                            <w:r>
                              <w:t>A</w:t>
                            </w:r>
                            <w:r w:rsidRPr="002C738B">
                              <w:t xml:space="preserve">ll </w:t>
                            </w:r>
                            <w:r>
                              <w:t xml:space="preserve">the </w:t>
                            </w:r>
                            <w:r w:rsidRPr="002C738B">
                              <w:t>key projects that will involve the Assignee</w:t>
                            </w:r>
                            <w:r>
                              <w:t xml:space="preserve"> should be listed below</w:t>
                            </w:r>
                            <w:r w:rsidRPr="002C738B">
                              <w:t xml:space="preserve"> or attach</w:t>
                            </w:r>
                            <w:r>
                              <w:t>ed</w:t>
                            </w:r>
                            <w:r w:rsidRPr="002C738B">
                              <w:t xml:space="preserve"> to the Deed. Alternatively, a list of Works may be described in a Schedule</w:t>
                            </w:r>
                            <w:r>
                              <w:t xml:space="preserve"> to the Deed.</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606628C9" id="Text Box 6" o:spid="_x0000_s1027" type="#_x0000_t202" style="width:439pt;height:68.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" fillcolor="#dae0e4" stroked="f" strokeweight=".5pt">
                <v:textbox inset=",0">
                  <w:txbxContent>
                    <w:p w14:paraId="650D4354" w14:textId="77777777" w:rsidR="00587214" w:rsidRPr="0050496C" w:rsidRDefault="00587214" w:rsidP="00520055">
                      <w:pPr>
                        <w:rPr>
                          <w:b/>
                          <w:color w:val="0074BF"/>
                        </w:rPr>
                      </w:pPr>
                      <w:r w:rsidRPr="0050496C">
                        <w:rPr>
                          <w:b/>
                          <w:color w:val="0074BF"/>
                        </w:rPr>
                        <w:t>Guidance note</w:t>
                      </w:r>
                    </w:p>
                    <w:p w14:paraId="48DCD990" w14:textId="77777777" w:rsidR="00587214" w:rsidRPr="00D2337E" w:rsidRDefault="00587214" w:rsidP="00520055">
                      <w:r>
                        <w:t>A</w:t>
                      </w:r>
                      <w:r w:rsidRPr="002C738B">
                        <w:t xml:space="preserve">ll </w:t>
                      </w:r>
                      <w:r>
                        <w:t xml:space="preserve">the </w:t>
                      </w:r>
                      <w:r w:rsidRPr="002C738B">
                        <w:t>key projects that will involve the Assignee</w:t>
                      </w:r>
                      <w:r>
                        <w:t xml:space="preserve"> should be listed below</w:t>
                      </w:r>
                      <w:r w:rsidRPr="002C738B">
                        <w:t xml:space="preserve"> or attach</w:t>
                      </w:r>
                      <w:r>
                        <w:t>ed</w:t>
                      </w:r>
                      <w:r w:rsidRPr="002C738B">
                        <w:t xml:space="preserve"> to the Deed. Alternatively, a list of Works may be described in a Schedule</w:t>
                      </w:r>
                      <w:r>
                        <w:t xml:space="preserve"> to the Deed.</w:t>
                      </w:r>
                    </w:p>
                  </w:txbxContent>
                </v:textbox>
                <w10:anchorlock/>
              </v:shape>
            </w:pict>
          </mc:Fallback>
        </mc:AlternateContent>
      </w:r>
    </w:p>
    <w:p w14:paraId="0452C815" w14:textId="77777777" w:rsidR="00587214" w:rsidRDefault="00587214" w:rsidP="003860FF">
      <w:pPr>
        <w:pStyle w:val="level1"/>
        <w:numPr>
          <w:ilvl w:val="0"/>
          <w:numId w:val="0"/>
        </w:numPr>
        <w:ind w:left="709"/>
        <w:rPr>
          <w:lang w:val="en-GB"/>
        </w:rPr>
      </w:pPr>
    </w:p>
    <w:p w14:paraId="76D292A3" w14:textId="77777777" w:rsidR="00587214" w:rsidRDefault="00587214" w:rsidP="00520055">
      <w:pPr>
        <w:pStyle w:val="level1"/>
        <w:numPr>
          <w:ilvl w:val="0"/>
          <w:numId w:val="0"/>
        </w:numPr>
        <w:ind w:left="709"/>
      </w:pPr>
      <w:r>
        <w:rPr>
          <w:b/>
          <w:i/>
        </w:rPr>
        <w:t xml:space="preserve">Works </w:t>
      </w:r>
      <w:r w:rsidRPr="00446371">
        <w:t>means</w:t>
      </w:r>
      <w:r>
        <w:t xml:space="preserve"> all works, documents, concepts, designs and software [</w:t>
      </w:r>
      <w:r w:rsidRPr="002C738B">
        <w:rPr>
          <w:highlight w:val="yellow"/>
        </w:rPr>
        <w:t xml:space="preserve">created or developed </w:t>
      </w:r>
      <w:r w:rsidRPr="00B04A5C">
        <w:rPr>
          <w:highlight w:val="yellow"/>
        </w:rPr>
        <w:t>|</w:t>
      </w:r>
      <w:r w:rsidRPr="00B04A5C">
        <w:rPr>
          <w:highlight w:val="yellow"/>
          <w:lang w:val="en-GB"/>
        </w:rPr>
        <w:t xml:space="preserve"> </w:t>
      </w:r>
      <w:r w:rsidRPr="002C738B">
        <w:rPr>
          <w:highlight w:val="yellow"/>
        </w:rPr>
        <w:t>owned</w:t>
      </w:r>
      <w:r>
        <w:t>] by the Assignor, [</w:t>
      </w:r>
      <w:r w:rsidRPr="002C738B">
        <w:rPr>
          <w:highlight w:val="yellow"/>
        </w:rPr>
        <w:t xml:space="preserve">in connection with work undertaken for the Assignee or at the request of </w:t>
      </w:r>
      <w:r>
        <w:rPr>
          <w:highlight w:val="yellow"/>
        </w:rPr>
        <w:t xml:space="preserve">the </w:t>
      </w:r>
      <w:r w:rsidRPr="002C738B">
        <w:rPr>
          <w:highlight w:val="yellow"/>
        </w:rPr>
        <w:t>Assignee</w:t>
      </w:r>
      <w:r>
        <w:t>] including, without limitation, the following works:</w:t>
      </w:r>
    </w:p>
    <w:p w14:paraId="07505C39" w14:textId="77777777" w:rsidR="00587214" w:rsidRDefault="00587214" w:rsidP="00C6019C">
      <w:pPr>
        <w:pStyle w:val="AllensHeading4"/>
        <w:numPr>
          <w:ilvl w:val="3"/>
          <w:numId w:val="51"/>
        </w:numPr>
        <w:tabs>
          <w:tab w:val="clear" w:pos="2126"/>
          <w:tab w:val="num" w:pos="1418"/>
        </w:tabs>
        <w:ind w:hanging="1417"/>
      </w:pPr>
      <w:r>
        <w:t>[</w:t>
      </w:r>
      <w:r w:rsidRPr="00D52250">
        <w:rPr>
          <w:highlight w:val="yellow"/>
        </w:rPr>
        <w:t xml:space="preserve">insert </w:t>
      </w:r>
      <w:r w:rsidRPr="00505609">
        <w:rPr>
          <w:highlight w:val="yellow"/>
        </w:rPr>
        <w:t>details</w:t>
      </w:r>
      <w:r w:rsidRPr="009253A9">
        <w:rPr>
          <w:highlight w:val="yellow"/>
        </w:rPr>
        <w:t xml:space="preserve"> of specific work</w:t>
      </w:r>
      <w:r>
        <w:t>];</w:t>
      </w:r>
    </w:p>
    <w:p w14:paraId="30EEA47D" w14:textId="77777777" w:rsidR="00587214" w:rsidRDefault="00587214" w:rsidP="00321684">
      <w:pPr>
        <w:pStyle w:val="AllensHeading4"/>
        <w:ind w:left="1418" w:hanging="709"/>
      </w:pPr>
      <w:r>
        <w:t>[</w:t>
      </w:r>
      <w:r w:rsidRPr="00AA09CA">
        <w:rPr>
          <w:highlight w:val="yellow"/>
        </w:rPr>
        <w:t xml:space="preserve">insert </w:t>
      </w:r>
      <w:r w:rsidRPr="00505609">
        <w:rPr>
          <w:highlight w:val="yellow"/>
        </w:rPr>
        <w:t>details</w:t>
      </w:r>
      <w:r w:rsidRPr="009253A9">
        <w:rPr>
          <w:highlight w:val="yellow"/>
        </w:rPr>
        <w:t xml:space="preserve"> </w:t>
      </w:r>
      <w:r w:rsidRPr="00505609">
        <w:rPr>
          <w:highlight w:val="yellow"/>
        </w:rPr>
        <w:t>o</w:t>
      </w:r>
      <w:r>
        <w:rPr>
          <w:highlight w:val="yellow"/>
        </w:rPr>
        <w:t>f specific work</w:t>
      </w:r>
      <w:r>
        <w:t>]; and</w:t>
      </w:r>
    </w:p>
    <w:p w14:paraId="4E292893" w14:textId="77777777" w:rsidR="00587214" w:rsidRDefault="00587214" w:rsidP="00321684">
      <w:pPr>
        <w:pStyle w:val="AllensHeading4"/>
        <w:ind w:left="1418" w:hanging="709"/>
      </w:pPr>
      <w:r>
        <w:t>[</w:t>
      </w:r>
      <w:r w:rsidRPr="00AA09CA">
        <w:rPr>
          <w:highlight w:val="yellow"/>
        </w:rPr>
        <w:t xml:space="preserve">insert </w:t>
      </w:r>
      <w:r w:rsidRPr="00505609">
        <w:rPr>
          <w:highlight w:val="yellow"/>
        </w:rPr>
        <w:t>details</w:t>
      </w:r>
      <w:r w:rsidRPr="009253A9">
        <w:rPr>
          <w:highlight w:val="yellow"/>
        </w:rPr>
        <w:t xml:space="preserve"> </w:t>
      </w:r>
      <w:r w:rsidRPr="00505609">
        <w:rPr>
          <w:highlight w:val="yellow"/>
        </w:rPr>
        <w:t>o</w:t>
      </w:r>
      <w:r>
        <w:rPr>
          <w:highlight w:val="yellow"/>
        </w:rPr>
        <w:t>f specific work</w:t>
      </w:r>
      <w:r>
        <w:t>].</w:t>
      </w:r>
    </w:p>
    <w:p w14:paraId="1C066F17" w14:textId="77777777" w:rsidR="00587214" w:rsidRDefault="00587214" w:rsidP="00520055">
      <w:pPr>
        <w:pStyle w:val="level1"/>
        <w:numPr>
          <w:ilvl w:val="0"/>
          <w:numId w:val="0"/>
        </w:numPr>
        <w:ind w:left="709"/>
      </w:pPr>
      <w:r>
        <w:t>and all works relating to:</w:t>
      </w:r>
    </w:p>
    <w:p w14:paraId="3DE0771C" w14:textId="77777777" w:rsidR="00587214" w:rsidRDefault="00587214" w:rsidP="00321684">
      <w:pPr>
        <w:pStyle w:val="AllensHeading4"/>
        <w:numPr>
          <w:ilvl w:val="3"/>
          <w:numId w:val="48"/>
        </w:numPr>
        <w:tabs>
          <w:tab w:val="clear" w:pos="1985"/>
        </w:tabs>
        <w:ind w:left="1418" w:hanging="709"/>
      </w:pPr>
      <w:r>
        <w:t>[</w:t>
      </w:r>
      <w:r w:rsidRPr="00AA09CA">
        <w:rPr>
          <w:highlight w:val="yellow"/>
        </w:rPr>
        <w:t xml:space="preserve">insert </w:t>
      </w:r>
      <w:r w:rsidRPr="00505609">
        <w:rPr>
          <w:highlight w:val="yellow"/>
        </w:rPr>
        <w:t>details</w:t>
      </w:r>
      <w:r w:rsidRPr="009253A9">
        <w:rPr>
          <w:highlight w:val="yellow"/>
        </w:rPr>
        <w:t xml:space="preserve"> of relevant area of work</w:t>
      </w:r>
      <w:r>
        <w:t>];</w:t>
      </w:r>
    </w:p>
    <w:p w14:paraId="67463806" w14:textId="77777777" w:rsidR="00587214" w:rsidRDefault="00587214" w:rsidP="00321684">
      <w:pPr>
        <w:pStyle w:val="AllensHeading4"/>
        <w:numPr>
          <w:ilvl w:val="3"/>
          <w:numId w:val="48"/>
        </w:numPr>
        <w:tabs>
          <w:tab w:val="clear" w:pos="1985"/>
        </w:tabs>
        <w:ind w:left="1418" w:hanging="709"/>
      </w:pPr>
      <w:r>
        <w:t>[</w:t>
      </w:r>
      <w:r w:rsidRPr="00AA09CA">
        <w:rPr>
          <w:highlight w:val="yellow"/>
        </w:rPr>
        <w:t xml:space="preserve">insert </w:t>
      </w:r>
      <w:r w:rsidRPr="00505609">
        <w:rPr>
          <w:highlight w:val="yellow"/>
        </w:rPr>
        <w:t>details</w:t>
      </w:r>
      <w:r w:rsidRPr="009253A9">
        <w:rPr>
          <w:highlight w:val="yellow"/>
        </w:rPr>
        <w:t xml:space="preserve"> of relevant area of work</w:t>
      </w:r>
      <w:r>
        <w:t>]; and</w:t>
      </w:r>
    </w:p>
    <w:p w14:paraId="0BE029A1" w14:textId="77777777" w:rsidR="00587214" w:rsidRDefault="00587214" w:rsidP="00321684">
      <w:pPr>
        <w:pStyle w:val="AllensHeading4"/>
        <w:numPr>
          <w:ilvl w:val="3"/>
          <w:numId w:val="48"/>
        </w:numPr>
        <w:tabs>
          <w:tab w:val="clear" w:pos="1985"/>
        </w:tabs>
        <w:ind w:left="1418" w:hanging="709"/>
      </w:pPr>
      <w:r>
        <w:t>[</w:t>
      </w:r>
      <w:r w:rsidRPr="00AA09CA">
        <w:rPr>
          <w:highlight w:val="yellow"/>
        </w:rPr>
        <w:t xml:space="preserve">insert </w:t>
      </w:r>
      <w:r w:rsidRPr="00505609">
        <w:rPr>
          <w:highlight w:val="yellow"/>
        </w:rPr>
        <w:t>details</w:t>
      </w:r>
      <w:r w:rsidRPr="009253A9">
        <w:rPr>
          <w:highlight w:val="yellow"/>
        </w:rPr>
        <w:t xml:space="preserve"> of relevant area of work</w:t>
      </w:r>
      <w:r>
        <w:t>].</w:t>
      </w:r>
    </w:p>
    <w:p w14:paraId="31A9CB19" w14:textId="77777777" w:rsidR="00587214" w:rsidRDefault="00587214" w:rsidP="002C738B">
      <w:pPr>
        <w:pStyle w:val="level1"/>
      </w:pPr>
      <w:bookmarkStart w:id="11" w:name="_Hlk166244432"/>
      <w:r>
        <w:t>In consideration of [</w:t>
      </w:r>
      <w:r w:rsidRPr="002C738B">
        <w:rPr>
          <w:highlight w:val="yellow"/>
        </w:rPr>
        <w:t>the payment by the Assignee of the sum of $[</w:t>
      </w:r>
      <w:r>
        <w:rPr>
          <w:highlight w:val="yellow"/>
        </w:rPr>
        <w:t>insert amount</w:t>
      </w:r>
      <w:r w:rsidRPr="002C738B">
        <w:rPr>
          <w:highlight w:val="yellow"/>
        </w:rPr>
        <w:t xml:space="preserve">] (the receipt of which is acknowledged by the Assignor) </w:t>
      </w:r>
      <w:r>
        <w:rPr>
          <w:highlight w:val="yellow"/>
        </w:rPr>
        <w:t>| the engagement of the Assignor</w:t>
      </w:r>
      <w:r w:rsidRPr="002C738B">
        <w:rPr>
          <w:highlight w:val="yellow"/>
        </w:rPr>
        <w:t xml:space="preserve"> by the Assignee for the purpose of [</w:t>
      </w:r>
      <w:r>
        <w:rPr>
          <w:highlight w:val="yellow"/>
        </w:rPr>
        <w:t xml:space="preserve">insert </w:t>
      </w:r>
      <w:r w:rsidRPr="004657B4">
        <w:rPr>
          <w:highlight w:val="yellow"/>
        </w:rPr>
        <w:t>purpose</w:t>
      </w:r>
      <w:r w:rsidRPr="002C738B">
        <w:rPr>
          <w:highlight w:val="yellow"/>
        </w:rPr>
        <w:t>]</w:t>
      </w:r>
      <w:r>
        <w:t xml:space="preserve">], the Assignor, </w:t>
      </w:r>
      <w:r w:rsidRPr="004A33FA">
        <w:t>to the extent it has not already done so,</w:t>
      </w:r>
      <w:r>
        <w:t xml:space="preserve"> irrevocably and unconditionally assigns all current and future Rights to the Assignee with effect from [</w:t>
      </w:r>
      <w:r w:rsidRPr="00520055">
        <w:rPr>
          <w:highlight w:val="yellow"/>
        </w:rPr>
        <w:t>insert</w:t>
      </w:r>
      <w:r>
        <w:t xml:space="preserve"> </w:t>
      </w:r>
      <w:r w:rsidRPr="00873B53">
        <w:rPr>
          <w:highlight w:val="yellow"/>
        </w:rPr>
        <w:t>date</w:t>
      </w:r>
      <w:r>
        <w:t>] and must deliver into the physical possession and control of the Assignee all material forms and embodiments (including those stored in electronic or similar media) of the Works on [</w:t>
      </w:r>
      <w:r w:rsidRPr="00520055">
        <w:rPr>
          <w:highlight w:val="yellow"/>
        </w:rPr>
        <w:t>insert</w:t>
      </w:r>
      <w:r>
        <w:t xml:space="preserve"> </w:t>
      </w:r>
      <w:r w:rsidRPr="00873B53">
        <w:rPr>
          <w:highlight w:val="yellow"/>
        </w:rPr>
        <w:t>date</w:t>
      </w:r>
      <w:r>
        <w:t>] [</w:t>
      </w:r>
      <w:r w:rsidRPr="009253A9">
        <w:rPr>
          <w:highlight w:val="yellow"/>
        </w:rPr>
        <w:t>insert mechanism of delivery</w:t>
      </w:r>
      <w:r>
        <w:t>] .</w:t>
      </w:r>
    </w:p>
    <w:p w14:paraId="59E14E1B" w14:textId="77777777" w:rsidR="00587214" w:rsidRDefault="00587214" w:rsidP="00976399">
      <w:pPr>
        <w:pStyle w:val="level1"/>
      </w:pPr>
      <w:bookmarkStart w:id="12" w:name="_Ref412123891"/>
      <w:bookmarkEnd w:id="11"/>
      <w:r>
        <w:t>The Assignor undertakes and warrants to the Assignee that:</w:t>
      </w:r>
      <w:bookmarkEnd w:id="12"/>
    </w:p>
    <w:p w14:paraId="337E3B59" w14:textId="77777777" w:rsidR="00587214" w:rsidRPr="00300B4C" w:rsidRDefault="00587214" w:rsidP="00976399">
      <w:pPr>
        <w:pStyle w:val="AllensHeading3"/>
        <w:numPr>
          <w:ilvl w:val="2"/>
          <w:numId w:val="33"/>
        </w:numPr>
      </w:pPr>
      <w:r>
        <w:rPr>
          <w:lang w:val="en-GB"/>
        </w:rPr>
        <w:t>were it not for the assignments effected by this Deed, it</w:t>
      </w:r>
      <w:r w:rsidRPr="00331556">
        <w:rPr>
          <w:lang w:val="en-GB"/>
        </w:rPr>
        <w:t xml:space="preserve"> </w:t>
      </w:r>
      <w:r>
        <w:rPr>
          <w:lang w:val="en-GB"/>
        </w:rPr>
        <w:t>would be the</w:t>
      </w:r>
      <w:r w:rsidRPr="00331556">
        <w:rPr>
          <w:lang w:val="en-GB"/>
        </w:rPr>
        <w:t xml:space="preserve"> </w:t>
      </w:r>
      <w:r>
        <w:rPr>
          <w:lang w:val="en-GB"/>
        </w:rPr>
        <w:t xml:space="preserve">sole legal and beneficial </w:t>
      </w:r>
      <w:r w:rsidRPr="00331556">
        <w:rPr>
          <w:lang w:val="en-GB"/>
        </w:rPr>
        <w:t xml:space="preserve">owner of </w:t>
      </w:r>
      <w:r>
        <w:rPr>
          <w:lang w:val="en-GB"/>
        </w:rPr>
        <w:t xml:space="preserve">the Rights, </w:t>
      </w:r>
      <w:r>
        <w:t xml:space="preserve">free and clear of any restrictions, liens, charges, encumbrances and other rights, </w:t>
      </w:r>
      <w:r>
        <w:rPr>
          <w:lang w:val="en-GB"/>
        </w:rPr>
        <w:t>subject only to</w:t>
      </w:r>
      <w:r w:rsidRPr="00331556">
        <w:rPr>
          <w:lang w:val="en-GB"/>
        </w:rPr>
        <w:t xml:space="preserve"> the </w:t>
      </w:r>
      <w:r>
        <w:rPr>
          <w:lang w:val="en-GB"/>
        </w:rPr>
        <w:t>Assignee</w:t>
      </w:r>
      <w:r w:rsidRPr="00331556">
        <w:rPr>
          <w:lang w:val="en-GB"/>
        </w:rPr>
        <w:t xml:space="preserve">'s interests in </w:t>
      </w:r>
      <w:r>
        <w:rPr>
          <w:lang w:val="en-GB"/>
        </w:rPr>
        <w:t xml:space="preserve">the Rights </w:t>
      </w:r>
      <w:r w:rsidRPr="00331556">
        <w:rPr>
          <w:lang w:val="en-GB"/>
        </w:rPr>
        <w:t xml:space="preserve">and </w:t>
      </w:r>
      <w:r>
        <w:rPr>
          <w:lang w:val="en-GB"/>
        </w:rPr>
        <w:t>all moral rights and similar personal rights, which by law are non-</w:t>
      </w:r>
      <w:r w:rsidRPr="00331556">
        <w:rPr>
          <w:lang w:val="en-GB"/>
        </w:rPr>
        <w:t>assignable</w:t>
      </w:r>
      <w:r>
        <w:rPr>
          <w:lang w:val="en-GB"/>
        </w:rPr>
        <w:t>;</w:t>
      </w:r>
    </w:p>
    <w:p w14:paraId="0CB7A17F" w14:textId="77777777" w:rsidR="00587214" w:rsidRPr="00C3517E" w:rsidRDefault="00587214" w:rsidP="00976399">
      <w:pPr>
        <w:pStyle w:val="AllensHeading3"/>
        <w:numPr>
          <w:ilvl w:val="2"/>
          <w:numId w:val="33"/>
        </w:numPr>
      </w:pPr>
      <w:r>
        <w:rPr>
          <w:lang w:val="en-GB"/>
        </w:rPr>
        <w:t>the Works are original and do not reproduce or otherwise embody or use any pre-existing works or material[</w:t>
      </w:r>
      <w:r w:rsidRPr="002C738B">
        <w:rPr>
          <w:highlight w:val="yellow"/>
          <w:lang w:val="en-GB"/>
        </w:rPr>
        <w:t>,</w:t>
      </w:r>
      <w:r w:rsidRPr="0004751F">
        <w:rPr>
          <w:highlight w:val="yellow"/>
          <w:lang w:val="en-GB"/>
        </w:rPr>
        <w:t xml:space="preserve"> except </w:t>
      </w:r>
      <w:r w:rsidRPr="00873B53">
        <w:rPr>
          <w:highlight w:val="yellow"/>
          <w:lang w:val="en-GB"/>
        </w:rPr>
        <w:t>for [insert any non-original materials of which you are aware, such as</w:t>
      </w:r>
      <w:r>
        <w:rPr>
          <w:highlight w:val="yellow"/>
          <w:lang w:val="en-GB"/>
        </w:rPr>
        <w:t xml:space="preserve"> open source software</w:t>
      </w:r>
      <w:r w:rsidRPr="00873B53">
        <w:rPr>
          <w:highlight w:val="yellow"/>
          <w:lang w:val="en-GB"/>
        </w:rPr>
        <w:t>]</w:t>
      </w:r>
      <w:r>
        <w:rPr>
          <w:lang w:val="en-GB"/>
        </w:rPr>
        <w:t>];</w:t>
      </w:r>
    </w:p>
    <w:p w14:paraId="7BBB48A5" w14:textId="77777777" w:rsidR="00587214" w:rsidRDefault="00587214" w:rsidP="00976399">
      <w:pPr>
        <w:pStyle w:val="AllensHeading3"/>
      </w:pPr>
      <w:r>
        <w:t>it has not granted or assigned, or agreed to grant or assign, and will not purport to grant or assign, any Rights, or any licence to any Rights, to any person other than the Assignee; and</w:t>
      </w:r>
    </w:p>
    <w:p w14:paraId="5ADED508" w14:textId="77777777" w:rsidR="00587214" w:rsidRDefault="00587214" w:rsidP="0012313A">
      <w:pPr>
        <w:pStyle w:val="AllensHeading3"/>
      </w:pPr>
      <w:r>
        <w:lastRenderedPageBreak/>
        <w:t>it has not disclosed and will not disclose to any person other than the Assignee, [</w:t>
      </w:r>
      <w:r w:rsidRPr="002C738B">
        <w:rPr>
          <w:highlight w:val="yellow"/>
        </w:rPr>
        <w:t xml:space="preserve">confidential information of the Assignee </w:t>
      </w:r>
      <w:r w:rsidRPr="004A33FA">
        <w:rPr>
          <w:highlight w:val="yellow"/>
        </w:rPr>
        <w:t xml:space="preserve">| </w:t>
      </w:r>
      <w:r w:rsidRPr="002C738B">
        <w:rPr>
          <w:highlight w:val="yellow"/>
        </w:rPr>
        <w:t xml:space="preserve">the Works </w:t>
      </w:r>
      <w:r w:rsidRPr="004A33FA">
        <w:rPr>
          <w:highlight w:val="yellow"/>
        </w:rPr>
        <w:t xml:space="preserve">| </w:t>
      </w:r>
      <w:r w:rsidRPr="002C738B">
        <w:rPr>
          <w:highlight w:val="yellow"/>
        </w:rPr>
        <w:t xml:space="preserve">the purpose for which the Works are created </w:t>
      </w:r>
      <w:r w:rsidRPr="004A33FA">
        <w:rPr>
          <w:highlight w:val="yellow"/>
        </w:rPr>
        <w:t>| any</w:t>
      </w:r>
      <w:r w:rsidRPr="002C738B">
        <w:rPr>
          <w:highlight w:val="yellow"/>
        </w:rPr>
        <w:t xml:space="preserve"> provisions of this Deed</w:t>
      </w:r>
      <w:r>
        <w:t>];</w:t>
      </w:r>
    </w:p>
    <w:p w14:paraId="319F6DBF" w14:textId="77777777" w:rsidR="00587214" w:rsidRDefault="00587214" w:rsidP="0012313A">
      <w:pPr>
        <w:pStyle w:val="AllensHeading3"/>
      </w:pPr>
      <w:r>
        <w:rPr>
          <w:lang w:val="en-GB"/>
        </w:rPr>
        <w:t>any enjoyment and exercise of or dealing with the Rights and any disclosure, reproduction, copying, adaptation, publication, performance, exhibition, communication, rental or transmission or other use</w:t>
      </w:r>
      <w:r>
        <w:t xml:space="preserve"> of the Works, by the Assignee or </w:t>
      </w:r>
      <w:r>
        <w:rPr>
          <w:lang w:val="en-GB"/>
        </w:rPr>
        <w:t xml:space="preserve">its licensees, contractors, assignees and successors and their licensees, and any other person authorised by any of them (the </w:t>
      </w:r>
      <w:r>
        <w:rPr>
          <w:b/>
          <w:i/>
          <w:lang w:val="en-GB"/>
        </w:rPr>
        <w:t>Assignee's Authorised Persons</w:t>
      </w:r>
      <w:r>
        <w:rPr>
          <w:lang w:val="en-GB"/>
        </w:rPr>
        <w:t>),</w:t>
      </w:r>
      <w:r w:rsidRPr="002C738B">
        <w:t xml:space="preserve"> or any adaptation of any of them (or any part of any of the Works or of any such adaptation)</w:t>
      </w:r>
      <w:r>
        <w:t>,</w:t>
      </w:r>
      <w:r w:rsidRPr="002C738B">
        <w:t xml:space="preserve"> anywhere in the world, in whatever form and in whatever circumstances </w:t>
      </w:r>
      <w:r>
        <w:t xml:space="preserve">the Assignee or the Assignee's Authorised Persons </w:t>
      </w:r>
      <w:r w:rsidRPr="002C738B">
        <w:t>think fit</w:t>
      </w:r>
      <w:r>
        <w:t xml:space="preserve">, will not infringe the rights </w:t>
      </w:r>
      <w:r>
        <w:rPr>
          <w:lang w:val="en-GB"/>
        </w:rPr>
        <w:t>(including, without limitation, copyright, moral rights and similar personal rights) of any person nor give rise to a right entitling any person to make a claim against the Assignee or any of the Assignee's Authorised Persons, whether for the payment of compensation, royalties or otherwise; and</w:t>
      </w:r>
    </w:p>
    <w:p w14:paraId="4C420A0F" w14:textId="77777777" w:rsidR="00587214" w:rsidRDefault="00587214" w:rsidP="0012313A">
      <w:pPr>
        <w:pStyle w:val="AllensHeading3"/>
      </w:pPr>
      <w:r>
        <w:t>all authors of existing Works have signed, and all authors of Works that are created in future will sign upon or promptly after creation of that Work, a copy of the consent in the form of the Schedule to this Deed in respect of those Works, which the Assignor will promptly deliver to the Assignee.</w:t>
      </w:r>
    </w:p>
    <w:p w14:paraId="1C88BAD7" w14:textId="1EB39AA3" w:rsidR="00587214" w:rsidRDefault="00587214" w:rsidP="006944B2">
      <w:pPr>
        <w:pStyle w:val="level1"/>
      </w:pPr>
      <w:r>
        <w:t xml:space="preserve">The Assignor indemnifies the Assignee against all liabilities incurred by the Assignee as a result of a breach of any warranty in clause </w:t>
      </w:r>
      <w:r>
        <w:fldChar w:fldCharType="begin"/>
      </w:r>
      <w:r>
        <w:instrText xml:space="preserve"> REF _Ref412123891 \r \h </w:instrText>
      </w:r>
      <w:r>
        <w:fldChar w:fldCharType="separate"/>
      </w:r>
      <w:r w:rsidR="008A2898">
        <w:t>3</w:t>
      </w:r>
      <w:r>
        <w:fldChar w:fldCharType="end"/>
      </w:r>
      <w:r>
        <w:t>.</w:t>
      </w:r>
    </w:p>
    <w:p w14:paraId="44749855" w14:textId="77777777" w:rsidR="00587214" w:rsidRDefault="00587214" w:rsidP="006944B2">
      <w:pPr>
        <w:pStyle w:val="level1"/>
      </w:pPr>
      <w:r>
        <w:t>The Assignor will execute any document and do all things reasonably requested by the Assignee to allow the Assignee to give full effect to this Deed and the transactions contemplated by it and to otherwise obtain, enforce or defend any Rights in the Works.</w:t>
      </w:r>
    </w:p>
    <w:p w14:paraId="4804C0A2" w14:textId="77777777" w:rsidR="00587214" w:rsidRPr="00A44566" w:rsidRDefault="00587214" w:rsidP="008E0CDB">
      <w:pPr>
        <w:pStyle w:val="level1"/>
      </w:pPr>
      <w:r w:rsidRPr="008E0CDB">
        <w:rPr>
          <w:lang w:val="en-GB"/>
        </w:rPr>
        <w:t xml:space="preserve">This </w:t>
      </w:r>
      <w:r>
        <w:rPr>
          <w:lang w:val="en-GB"/>
        </w:rPr>
        <w:t>Deed contains the entire agreement and understanding between the parties with respect to its subject matter and supersedes all prior agreements and understandings between the parties in connection with it.</w:t>
      </w:r>
    </w:p>
    <w:p w14:paraId="795ED2D3" w14:textId="77777777" w:rsidR="00587214" w:rsidRPr="006E54B5" w:rsidRDefault="00587214" w:rsidP="00110286">
      <w:pPr>
        <w:pStyle w:val="level1"/>
      </w:pPr>
      <w:r>
        <w:t>This Deed may be amended only by another deed executed by both parties.</w:t>
      </w:r>
    </w:p>
    <w:p w14:paraId="45CAEFE6" w14:textId="77777777" w:rsidR="00587214" w:rsidRPr="00883757" w:rsidRDefault="00587214" w:rsidP="00535407">
      <w:pPr>
        <w:pStyle w:val="level1"/>
        <w:rPr>
          <w:lang w:val="en-GB"/>
        </w:rPr>
      </w:pPr>
      <w:r w:rsidRPr="00883757">
        <w:rPr>
          <w:lang w:val="en-GB"/>
        </w:rPr>
        <w:t>The rights and obligations provided in this Deed survive the cessation of any relationship between the Assignor and the Assignee.</w:t>
      </w:r>
    </w:p>
    <w:p w14:paraId="15621F27" w14:textId="77777777" w:rsidR="00587214" w:rsidRPr="002C738B" w:rsidRDefault="00587214" w:rsidP="00535407">
      <w:pPr>
        <w:pStyle w:val="level1"/>
        <w:rPr>
          <w:lang w:val="en-GB"/>
        </w:rPr>
      </w:pPr>
      <w:r w:rsidRPr="00772DDD">
        <w:t xml:space="preserve">This </w:t>
      </w:r>
      <w:r>
        <w:t>Deed</w:t>
      </w:r>
      <w:r w:rsidRPr="00772DDD">
        <w:t xml:space="preserve"> is governed by the law</w:t>
      </w:r>
      <w:r>
        <w:t>s</w:t>
      </w:r>
      <w:r w:rsidRPr="00772DDD">
        <w:t xml:space="preserve"> of </w:t>
      </w:r>
      <w:r w:rsidRPr="00772DDD">
        <w:rPr>
          <w:highlight w:val="yellow"/>
        </w:rPr>
        <w:t>[</w:t>
      </w:r>
      <w:r w:rsidRPr="00373902">
        <w:rPr>
          <w:highlight w:val="yellow"/>
        </w:rPr>
        <w:t xml:space="preserve">insert state in which your company is registered, </w:t>
      </w:r>
      <w:proofErr w:type="spellStart"/>
      <w:r w:rsidRPr="00373902">
        <w:rPr>
          <w:highlight w:val="yellow"/>
        </w:rPr>
        <w:t>eg</w:t>
      </w:r>
      <w:proofErr w:type="spellEnd"/>
      <w:r w:rsidRPr="00373902">
        <w:rPr>
          <w:highlight w:val="yellow"/>
        </w:rPr>
        <w:t xml:space="preserve"> New South Wales</w:t>
      </w:r>
      <w:r>
        <w:t>] and e</w:t>
      </w:r>
      <w:r w:rsidRPr="00772DDD">
        <w:t xml:space="preserve">ach party irrevocably </w:t>
      </w:r>
      <w:r>
        <w:t xml:space="preserve">and unconditionally </w:t>
      </w:r>
      <w:r w:rsidRPr="00772DDD">
        <w:t xml:space="preserve">submits to the non-exclusive jurisdiction of courts exercising jurisdiction </w:t>
      </w:r>
      <w:r>
        <w:t>there.</w:t>
      </w:r>
    </w:p>
    <w:p w14:paraId="7051D16A" w14:textId="77777777" w:rsidR="00587214" w:rsidRDefault="00587214" w:rsidP="00DC755A">
      <w:pPr>
        <w:pStyle w:val="level1"/>
        <w:rPr>
          <w:lang w:val="en-GB"/>
        </w:rPr>
      </w:pPr>
      <w:r w:rsidRPr="004B2445">
        <w:rPr>
          <w:lang w:val="en-GB"/>
        </w:rPr>
        <w:t>[</w:t>
      </w:r>
      <w:r w:rsidRPr="004B2445">
        <w:rPr>
          <w:highlight w:val="yellow"/>
          <w:lang w:val="en-GB"/>
        </w:rPr>
        <w:t xml:space="preserve">Each party must bear its </w:t>
      </w:r>
      <w:r w:rsidRPr="00B04A5C">
        <w:rPr>
          <w:highlight w:val="yellow"/>
          <w:lang w:val="en-GB"/>
        </w:rPr>
        <w:t xml:space="preserve">own </w:t>
      </w:r>
      <w:r w:rsidRPr="00B04A5C">
        <w:rPr>
          <w:highlight w:val="yellow"/>
        </w:rPr>
        <w:t>|</w:t>
      </w:r>
      <w:r w:rsidRPr="002C738B">
        <w:rPr>
          <w:highlight w:val="yellow"/>
          <w:lang w:val="en-GB"/>
        </w:rPr>
        <w:t xml:space="preserve"> [</w:t>
      </w:r>
      <w:r>
        <w:rPr>
          <w:highlight w:val="yellow"/>
          <w:lang w:val="en-GB"/>
        </w:rPr>
        <w:t>insert party name</w:t>
      </w:r>
      <w:r w:rsidRPr="002C738B">
        <w:rPr>
          <w:highlight w:val="yellow"/>
          <w:lang w:val="en-GB"/>
        </w:rPr>
        <w:t>] must bear the</w:t>
      </w:r>
      <w:r w:rsidRPr="004B2445">
        <w:rPr>
          <w:lang w:val="en-GB"/>
        </w:rPr>
        <w:t>] costs arising out of the negotiation, preparation and execution of this Deed. All duty (including stamp duty and any fines, penalties and interest) payable on or in connection with this Deed and any instrument executed under or any transaction evidenced by this Deed must be borne [</w:t>
      </w:r>
      <w:r w:rsidRPr="002C738B">
        <w:rPr>
          <w:highlight w:val="yellow"/>
          <w:lang w:val="en-GB"/>
        </w:rPr>
        <w:t xml:space="preserve">equally by the parties </w:t>
      </w:r>
      <w:r w:rsidRPr="00B04A5C">
        <w:rPr>
          <w:highlight w:val="yellow"/>
        </w:rPr>
        <w:t>|</w:t>
      </w:r>
      <w:r w:rsidRPr="002C738B">
        <w:rPr>
          <w:highlight w:val="yellow"/>
          <w:lang w:val="en-GB"/>
        </w:rPr>
        <w:t xml:space="preserve"> by [</w:t>
      </w:r>
      <w:r>
        <w:rPr>
          <w:highlight w:val="yellow"/>
          <w:lang w:val="en-GB"/>
        </w:rPr>
        <w:t>insert party name</w:t>
      </w:r>
      <w:r w:rsidRPr="002C738B">
        <w:rPr>
          <w:highlight w:val="yellow"/>
          <w:lang w:val="en-GB"/>
        </w:rPr>
        <w:t>]</w:t>
      </w:r>
      <w:r w:rsidRPr="004B2445">
        <w:rPr>
          <w:lang w:val="en-GB"/>
        </w:rPr>
        <w:t>].</w:t>
      </w:r>
    </w:p>
    <w:p w14:paraId="0DDBBCD5" w14:textId="77777777" w:rsidR="00587214" w:rsidRPr="00DC755A" w:rsidRDefault="00587214" w:rsidP="00DC755A">
      <w:pPr>
        <w:pStyle w:val="level1"/>
        <w:rPr>
          <w:lang w:val="en-GB"/>
        </w:rPr>
      </w:pPr>
      <w:r w:rsidRPr="00DC755A">
        <w:rPr>
          <w:lang w:val="en-GB"/>
        </w:rPr>
        <w:t>This Deed may be executed in any number of counterparts. All counterparts together will be taken to constitute one instrument.</w:t>
      </w:r>
      <w:r>
        <w:br w:type="page"/>
      </w:r>
    </w:p>
    <w:p w14:paraId="41E7EB74" w14:textId="77777777" w:rsidR="00587214" w:rsidRPr="006516FE" w:rsidRDefault="00587214" w:rsidP="0088787E">
      <w:pPr>
        <w:rPr>
          <w:b/>
        </w:rPr>
      </w:pPr>
      <w:r w:rsidRPr="00B05428">
        <w:rPr>
          <w:b/>
        </w:rPr>
        <w:lastRenderedPageBreak/>
        <w:t>Executed and delivered as a deed</w:t>
      </w:r>
    </w:p>
    <w:tbl>
      <w:tblPr>
        <w:tblW w:w="0" w:type="auto"/>
        <w:tblInd w:w="108" w:type="dxa"/>
        <w:tblLayout w:type="fixed"/>
        <w:tblLook w:val="0000" w:firstRow="0" w:lastRow="0" w:firstColumn="0" w:lastColumn="0" w:noHBand="0" w:noVBand="0"/>
      </w:tblPr>
      <w:tblGrid>
        <w:gridCol w:w="4111"/>
        <w:gridCol w:w="567"/>
        <w:gridCol w:w="4111"/>
      </w:tblGrid>
      <w:tr w:rsidR="00587214" w:rsidRPr="00B05428" w14:paraId="40136B93" w14:textId="77777777" w:rsidTr="0003012D">
        <w:trPr>
          <w:gridAfter w:val="2"/>
          <w:wAfter w:w="4678" w:type="dxa"/>
          <w:cantSplit/>
          <w:trHeight w:val="1400"/>
        </w:trPr>
        <w:tc>
          <w:tcPr>
            <w:tcW w:w="4111" w:type="dxa"/>
          </w:tcPr>
          <w:p w14:paraId="7940A431" w14:textId="77777777" w:rsidR="00587214" w:rsidRDefault="00587214" w:rsidP="00B05428">
            <w:pPr>
              <w:rPr>
                <w:b/>
              </w:rPr>
            </w:pPr>
            <w:r w:rsidRPr="00B05428">
              <w:rPr>
                <w:b/>
              </w:rPr>
              <w:t>Executed</w:t>
            </w:r>
            <w:r w:rsidRPr="00B05428">
              <w:t xml:space="preserve"> as a deed in accordance with section 127 of the </w:t>
            </w:r>
            <w:r w:rsidRPr="00B05428">
              <w:rPr>
                <w:i/>
              </w:rPr>
              <w:t>Corporations Act 2001</w:t>
            </w:r>
            <w:r w:rsidRPr="00B05428">
              <w:t xml:space="preserve"> by </w:t>
            </w:r>
            <w:r>
              <w:rPr>
                <w:b/>
              </w:rPr>
              <w:t>[</w:t>
            </w:r>
            <w:r w:rsidRPr="009E4233">
              <w:rPr>
                <w:b/>
                <w:highlight w:val="yellow"/>
              </w:rPr>
              <w:t xml:space="preserve">insert name </w:t>
            </w:r>
            <w:r w:rsidRPr="00F81DE0">
              <w:rPr>
                <w:b/>
                <w:highlight w:val="yellow"/>
              </w:rPr>
              <w:t>of your company</w:t>
            </w:r>
            <w:r>
              <w:rPr>
                <w:b/>
              </w:rPr>
              <w:t>]</w:t>
            </w:r>
          </w:p>
          <w:p w14:paraId="3FE7F0F3" w14:textId="77777777" w:rsidR="00587214" w:rsidRPr="00B05428" w:rsidRDefault="00587214" w:rsidP="00B05428"/>
        </w:tc>
      </w:tr>
      <w:tr w:rsidR="00587214" w:rsidRPr="00B05428" w14:paraId="1EDBB6E5" w14:textId="77777777" w:rsidTr="0003012D">
        <w:trPr>
          <w:gridAfter w:val="2"/>
          <w:wAfter w:w="4678" w:type="dxa"/>
          <w:cantSplit/>
          <w:trHeight w:val="150"/>
        </w:trPr>
        <w:tc>
          <w:tcPr>
            <w:tcW w:w="4111" w:type="dxa"/>
          </w:tcPr>
          <w:p w14:paraId="4412C350" w14:textId="77777777" w:rsidR="00587214" w:rsidRPr="00B05428" w:rsidRDefault="00587214" w:rsidP="00B05428"/>
        </w:tc>
      </w:tr>
      <w:tr w:rsidR="00587214" w:rsidRPr="00B05428" w14:paraId="286D0D71" w14:textId="77777777" w:rsidTr="0003012D">
        <w:trPr>
          <w:cantSplit/>
          <w:trHeight w:val="150"/>
        </w:trPr>
        <w:tc>
          <w:tcPr>
            <w:tcW w:w="4111" w:type="dxa"/>
            <w:tcBorders>
              <w:top w:val="single" w:sz="4" w:space="0" w:color="auto"/>
            </w:tcBorders>
          </w:tcPr>
          <w:p w14:paraId="6E043911" w14:textId="77777777" w:rsidR="00587214" w:rsidRPr="00B05428" w:rsidRDefault="00587214" w:rsidP="00B05428">
            <w:r w:rsidRPr="00B05428">
              <w:t>Director Signature</w:t>
            </w:r>
          </w:p>
        </w:tc>
        <w:tc>
          <w:tcPr>
            <w:tcW w:w="567" w:type="dxa"/>
            <w:vMerge w:val="restart"/>
          </w:tcPr>
          <w:p w14:paraId="330E4520" w14:textId="77777777" w:rsidR="00587214" w:rsidRPr="00B05428" w:rsidRDefault="00587214" w:rsidP="00B05428"/>
        </w:tc>
        <w:tc>
          <w:tcPr>
            <w:tcW w:w="4111" w:type="dxa"/>
            <w:tcBorders>
              <w:top w:val="single" w:sz="4" w:space="0" w:color="auto"/>
            </w:tcBorders>
          </w:tcPr>
          <w:p w14:paraId="457EB185" w14:textId="77777777" w:rsidR="00587214" w:rsidRPr="00B05428" w:rsidRDefault="00587214" w:rsidP="00B05428">
            <w:r w:rsidRPr="00B05428">
              <w:t>Director/Secretary Signature</w:t>
            </w:r>
          </w:p>
        </w:tc>
      </w:tr>
      <w:tr w:rsidR="00587214" w:rsidRPr="00B05428" w14:paraId="5334C517" w14:textId="77777777" w:rsidTr="0003012D">
        <w:trPr>
          <w:cantSplit/>
        </w:trPr>
        <w:tc>
          <w:tcPr>
            <w:tcW w:w="4111" w:type="dxa"/>
          </w:tcPr>
          <w:p w14:paraId="7AA95E85" w14:textId="77777777" w:rsidR="00587214" w:rsidRPr="00B05428" w:rsidRDefault="00587214" w:rsidP="00B05428">
            <w:pPr>
              <w:rPr>
                <w:b/>
              </w:rPr>
            </w:pPr>
          </w:p>
        </w:tc>
        <w:tc>
          <w:tcPr>
            <w:tcW w:w="567" w:type="dxa"/>
            <w:vMerge/>
          </w:tcPr>
          <w:p w14:paraId="4E9C168B" w14:textId="77777777" w:rsidR="00587214" w:rsidRPr="00B05428" w:rsidRDefault="00587214" w:rsidP="00B05428"/>
        </w:tc>
        <w:tc>
          <w:tcPr>
            <w:tcW w:w="4111" w:type="dxa"/>
          </w:tcPr>
          <w:p w14:paraId="5519A0A5" w14:textId="77777777" w:rsidR="00587214" w:rsidRPr="00B05428" w:rsidRDefault="00587214" w:rsidP="00B05428">
            <w:pPr>
              <w:rPr>
                <w:b/>
              </w:rPr>
            </w:pPr>
          </w:p>
        </w:tc>
      </w:tr>
      <w:tr w:rsidR="00587214" w:rsidRPr="00B05428" w14:paraId="5AD2E337" w14:textId="77777777" w:rsidTr="0003012D">
        <w:trPr>
          <w:cantSplit/>
        </w:trPr>
        <w:tc>
          <w:tcPr>
            <w:tcW w:w="4111" w:type="dxa"/>
            <w:tcBorders>
              <w:top w:val="single" w:sz="4" w:space="0" w:color="auto"/>
            </w:tcBorders>
          </w:tcPr>
          <w:p w14:paraId="2A79D375" w14:textId="77777777" w:rsidR="00587214" w:rsidRPr="00B05428" w:rsidRDefault="00587214" w:rsidP="00B05428">
            <w:r w:rsidRPr="00B05428">
              <w:t>Print Name</w:t>
            </w:r>
          </w:p>
        </w:tc>
        <w:tc>
          <w:tcPr>
            <w:tcW w:w="567" w:type="dxa"/>
            <w:vMerge/>
          </w:tcPr>
          <w:p w14:paraId="1EB1E9A7" w14:textId="77777777" w:rsidR="00587214" w:rsidRPr="00B05428" w:rsidRDefault="00587214" w:rsidP="00B05428"/>
        </w:tc>
        <w:tc>
          <w:tcPr>
            <w:tcW w:w="4111" w:type="dxa"/>
            <w:tcBorders>
              <w:top w:val="single" w:sz="4" w:space="0" w:color="auto"/>
            </w:tcBorders>
          </w:tcPr>
          <w:p w14:paraId="2A5D5D59" w14:textId="77777777" w:rsidR="00587214" w:rsidRPr="00B05428" w:rsidRDefault="00587214" w:rsidP="00B05428">
            <w:r w:rsidRPr="00B05428">
              <w:t>Print Name</w:t>
            </w:r>
          </w:p>
        </w:tc>
      </w:tr>
    </w:tbl>
    <w:p w14:paraId="6763A48C" w14:textId="77777777" w:rsidR="00587214" w:rsidRDefault="00587214" w:rsidP="00B05428"/>
    <w:p w14:paraId="74AC7A74" w14:textId="77777777" w:rsidR="00587214" w:rsidRPr="00B05428" w:rsidRDefault="00587214" w:rsidP="00B05428"/>
    <w:tbl>
      <w:tblPr>
        <w:tblW w:w="0" w:type="auto"/>
        <w:tblInd w:w="108" w:type="dxa"/>
        <w:tblLayout w:type="fixed"/>
        <w:tblLook w:val="0000" w:firstRow="0" w:lastRow="0" w:firstColumn="0" w:lastColumn="0" w:noHBand="0" w:noVBand="0"/>
      </w:tblPr>
      <w:tblGrid>
        <w:gridCol w:w="4111"/>
        <w:gridCol w:w="567"/>
        <w:gridCol w:w="4111"/>
      </w:tblGrid>
      <w:tr w:rsidR="00587214" w:rsidRPr="00B05428" w14:paraId="0C893F07" w14:textId="77777777" w:rsidTr="00E53FA9">
        <w:trPr>
          <w:gridAfter w:val="2"/>
          <w:wAfter w:w="4678" w:type="dxa"/>
          <w:cantSplit/>
          <w:trHeight w:val="1400"/>
        </w:trPr>
        <w:tc>
          <w:tcPr>
            <w:tcW w:w="4111" w:type="dxa"/>
          </w:tcPr>
          <w:p w14:paraId="17E2AE0D" w14:textId="77777777" w:rsidR="00587214" w:rsidRDefault="00587214" w:rsidP="00E53FA9">
            <w:pPr>
              <w:rPr>
                <w:b/>
              </w:rPr>
            </w:pPr>
            <w:r w:rsidRPr="00B05428">
              <w:rPr>
                <w:b/>
              </w:rPr>
              <w:t>Executed</w:t>
            </w:r>
            <w:r w:rsidRPr="00B05428">
              <w:t xml:space="preserve"> as a deed in accordance with section 127 of the </w:t>
            </w:r>
            <w:r w:rsidRPr="00B05428">
              <w:rPr>
                <w:i/>
              </w:rPr>
              <w:t>Corporations Act 2001</w:t>
            </w:r>
            <w:r w:rsidRPr="00B05428">
              <w:t xml:space="preserve"> by </w:t>
            </w:r>
            <w:r>
              <w:rPr>
                <w:b/>
              </w:rPr>
              <w:t>[</w:t>
            </w:r>
            <w:r w:rsidRPr="009E4233">
              <w:rPr>
                <w:b/>
                <w:highlight w:val="yellow"/>
              </w:rPr>
              <w:t>insert n</w:t>
            </w:r>
            <w:r w:rsidRPr="008E0A83">
              <w:rPr>
                <w:b/>
                <w:highlight w:val="yellow"/>
              </w:rPr>
              <w:t>ame of Assignor</w:t>
            </w:r>
            <w:r>
              <w:rPr>
                <w:b/>
              </w:rPr>
              <w:t>]</w:t>
            </w:r>
          </w:p>
          <w:p w14:paraId="6E3BF094" w14:textId="77777777" w:rsidR="00587214" w:rsidRPr="00B05428" w:rsidRDefault="00587214" w:rsidP="00E53FA9"/>
        </w:tc>
      </w:tr>
      <w:tr w:rsidR="00587214" w:rsidRPr="00B05428" w14:paraId="2484577E" w14:textId="77777777" w:rsidTr="00E53FA9">
        <w:trPr>
          <w:gridAfter w:val="2"/>
          <w:wAfter w:w="4678" w:type="dxa"/>
          <w:cantSplit/>
          <w:trHeight w:val="150"/>
        </w:trPr>
        <w:tc>
          <w:tcPr>
            <w:tcW w:w="4111" w:type="dxa"/>
          </w:tcPr>
          <w:p w14:paraId="08439A55" w14:textId="77777777" w:rsidR="00587214" w:rsidRPr="00B05428" w:rsidRDefault="00587214" w:rsidP="00E53FA9"/>
        </w:tc>
      </w:tr>
      <w:tr w:rsidR="00587214" w:rsidRPr="00B05428" w14:paraId="73C13B8F" w14:textId="77777777" w:rsidTr="00E53FA9">
        <w:trPr>
          <w:cantSplit/>
          <w:trHeight w:val="150"/>
        </w:trPr>
        <w:tc>
          <w:tcPr>
            <w:tcW w:w="4111" w:type="dxa"/>
            <w:tcBorders>
              <w:top w:val="single" w:sz="4" w:space="0" w:color="auto"/>
            </w:tcBorders>
          </w:tcPr>
          <w:p w14:paraId="041D417D" w14:textId="77777777" w:rsidR="00587214" w:rsidRPr="00B05428" w:rsidRDefault="00587214" w:rsidP="00E53FA9">
            <w:r w:rsidRPr="00B05428">
              <w:t>Director Signature</w:t>
            </w:r>
          </w:p>
        </w:tc>
        <w:tc>
          <w:tcPr>
            <w:tcW w:w="567" w:type="dxa"/>
            <w:vMerge w:val="restart"/>
          </w:tcPr>
          <w:p w14:paraId="7165FB2D" w14:textId="77777777" w:rsidR="00587214" w:rsidRPr="00B05428" w:rsidRDefault="00587214" w:rsidP="00E53FA9"/>
        </w:tc>
        <w:tc>
          <w:tcPr>
            <w:tcW w:w="4111" w:type="dxa"/>
            <w:tcBorders>
              <w:top w:val="single" w:sz="4" w:space="0" w:color="auto"/>
            </w:tcBorders>
          </w:tcPr>
          <w:p w14:paraId="7061D1F9" w14:textId="77777777" w:rsidR="00587214" w:rsidRPr="00B05428" w:rsidRDefault="00587214" w:rsidP="00E53FA9">
            <w:r w:rsidRPr="00B05428">
              <w:t>Director/Secretary Signature</w:t>
            </w:r>
          </w:p>
        </w:tc>
      </w:tr>
      <w:tr w:rsidR="00587214" w:rsidRPr="00B05428" w14:paraId="7A81D06E" w14:textId="77777777" w:rsidTr="00E53FA9">
        <w:trPr>
          <w:cantSplit/>
        </w:trPr>
        <w:tc>
          <w:tcPr>
            <w:tcW w:w="4111" w:type="dxa"/>
          </w:tcPr>
          <w:p w14:paraId="5716D1C3" w14:textId="77777777" w:rsidR="00587214" w:rsidRPr="00B05428" w:rsidRDefault="00587214" w:rsidP="00E53FA9">
            <w:pPr>
              <w:rPr>
                <w:b/>
              </w:rPr>
            </w:pPr>
          </w:p>
        </w:tc>
        <w:tc>
          <w:tcPr>
            <w:tcW w:w="567" w:type="dxa"/>
            <w:vMerge/>
          </w:tcPr>
          <w:p w14:paraId="217A0693" w14:textId="77777777" w:rsidR="00587214" w:rsidRPr="00B05428" w:rsidRDefault="00587214" w:rsidP="00E53FA9"/>
        </w:tc>
        <w:tc>
          <w:tcPr>
            <w:tcW w:w="4111" w:type="dxa"/>
          </w:tcPr>
          <w:p w14:paraId="615AFBFC" w14:textId="77777777" w:rsidR="00587214" w:rsidRPr="00B05428" w:rsidRDefault="00587214" w:rsidP="00E53FA9">
            <w:pPr>
              <w:rPr>
                <w:b/>
              </w:rPr>
            </w:pPr>
          </w:p>
        </w:tc>
      </w:tr>
      <w:tr w:rsidR="00587214" w:rsidRPr="00B05428" w14:paraId="49556E73" w14:textId="77777777" w:rsidTr="00E53FA9">
        <w:trPr>
          <w:cantSplit/>
        </w:trPr>
        <w:tc>
          <w:tcPr>
            <w:tcW w:w="4111" w:type="dxa"/>
            <w:tcBorders>
              <w:top w:val="single" w:sz="4" w:space="0" w:color="auto"/>
            </w:tcBorders>
          </w:tcPr>
          <w:p w14:paraId="6125FCA7" w14:textId="77777777" w:rsidR="00587214" w:rsidRPr="00B05428" w:rsidRDefault="00587214" w:rsidP="00E53FA9">
            <w:r w:rsidRPr="00B05428">
              <w:t>Print Name</w:t>
            </w:r>
          </w:p>
        </w:tc>
        <w:tc>
          <w:tcPr>
            <w:tcW w:w="567" w:type="dxa"/>
            <w:vMerge/>
          </w:tcPr>
          <w:p w14:paraId="095A73B4" w14:textId="77777777" w:rsidR="00587214" w:rsidRPr="00B05428" w:rsidRDefault="00587214" w:rsidP="00E53FA9"/>
        </w:tc>
        <w:tc>
          <w:tcPr>
            <w:tcW w:w="4111" w:type="dxa"/>
            <w:tcBorders>
              <w:top w:val="single" w:sz="4" w:space="0" w:color="auto"/>
            </w:tcBorders>
          </w:tcPr>
          <w:p w14:paraId="6E157C7B" w14:textId="77777777" w:rsidR="00587214" w:rsidRPr="00B05428" w:rsidRDefault="00587214" w:rsidP="00E53FA9">
            <w:r w:rsidRPr="00B05428">
              <w:t>Print Name</w:t>
            </w:r>
          </w:p>
        </w:tc>
      </w:tr>
    </w:tbl>
    <w:p w14:paraId="6D7AFDAD" w14:textId="77777777" w:rsidR="00587214" w:rsidRDefault="00587214">
      <w:pPr>
        <w:pStyle w:val="Bullet1"/>
        <w:numPr>
          <w:ilvl w:val="0"/>
          <w:numId w:val="0"/>
        </w:numPr>
      </w:pPr>
      <w:r>
        <w:rPr>
          <w:noProof/>
        </w:rPr>
        <mc:AlternateContent>
          <mc:Choice Requires="wps">
            <w:drawing>
              <wp:inline distT="0" distB="0" distL="0" distR="0" wp14:anchorId="50E6AC1B" wp14:editId="3C6574AE">
                <wp:extent cx="5916930" cy="914400"/>
                <wp:effectExtent l="0" t="0" r="7620" b="0"/>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16930" cy="914400"/>
                        </a:xfrm>
                        <a:prstGeom prst="rect">
                          <a:avLst/>
                        </a:prstGeom>
                        <a:solidFill>
                          <a:srgbClr val="DAE0E4"/>
                        </a:solidFill>
                        <a:ln w="6350">
                          <a:noFill/>
                        </a:ln>
                        <a:effectLst/>
                      </wps:spPr>
                      <wps:txbx>
                        <w:txbxContent>
                          <w:p w14:paraId="3B16C5C1" w14:textId="77777777" w:rsidR="00587214" w:rsidRPr="0050496C" w:rsidRDefault="00587214" w:rsidP="009B2817">
                            <w:pPr>
                              <w:rPr>
                                <w:b/>
                                <w:color w:val="0074BF"/>
                              </w:rPr>
                            </w:pPr>
                            <w:r w:rsidRPr="0050496C">
                              <w:rPr>
                                <w:b/>
                                <w:color w:val="0074BF"/>
                              </w:rPr>
                              <w:t>Guidance note</w:t>
                            </w:r>
                          </w:p>
                          <w:p w14:paraId="73AD59A6" w14:textId="77777777" w:rsidR="00587214" w:rsidRDefault="00587214" w:rsidP="009B2817">
                            <w:r w:rsidRPr="00981536">
                              <w:t xml:space="preserve">If either of the parties </w:t>
                            </w:r>
                            <w:r>
                              <w:t>is</w:t>
                            </w:r>
                            <w:r w:rsidRPr="00981536">
                              <w:t xml:space="preserve"> a sole director and sole secretary company, substitute the above exec</w:t>
                            </w:r>
                            <w:r>
                              <w:t>ution blocks with the following. Otherwise delete the following execution blocks.</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50E6AC1B" id="Text Box 7" o:spid="_x0000_s1028" type="#_x0000_t202" style="width:465.9pt;height:1in;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" fillcolor="#dae0e4" stroked="f" strokeweight=".5pt">
                <v:textbox inset=",0">
                  <w:txbxContent>
                    <w:p w14:paraId="3B16C5C1" w14:textId="77777777" w:rsidR="00587214" w:rsidRPr="0050496C" w:rsidRDefault="00587214" w:rsidP="009B2817">
                      <w:pPr>
                        <w:rPr>
                          <w:b/>
                          <w:color w:val="0074BF"/>
                        </w:rPr>
                      </w:pPr>
                      <w:r w:rsidRPr="0050496C">
                        <w:rPr>
                          <w:b/>
                          <w:color w:val="0074BF"/>
                        </w:rPr>
                        <w:t>Guidance note</w:t>
                      </w:r>
                    </w:p>
                    <w:p w14:paraId="73AD59A6" w14:textId="77777777" w:rsidR="00587214" w:rsidRDefault="00587214" w:rsidP="009B2817">
                      <w:r w:rsidRPr="00981536">
                        <w:t xml:space="preserve">If either of the parties </w:t>
                      </w:r>
                      <w:r>
                        <w:t>is</w:t>
                      </w:r>
                      <w:r w:rsidRPr="00981536">
                        <w:t xml:space="preserve"> a sole director and sole secretary company, substitute the above exec</w:t>
                      </w:r>
                      <w:r>
                        <w:t>ution blocks with the following. Otherwise delete the following execution blocks.</w:t>
                      </w:r>
                    </w:p>
                  </w:txbxContent>
                </v:textbox>
                <w10:anchorlock/>
              </v:shape>
            </w:pict>
          </mc:Fallback>
        </mc:AlternateContent>
      </w:r>
    </w:p>
    <w:tbl>
      <w:tblPr>
        <w:tblW w:w="0" w:type="auto"/>
        <w:tblInd w:w="108" w:type="dxa"/>
        <w:tblLayout w:type="fixed"/>
        <w:tblLook w:val="0000" w:firstRow="0" w:lastRow="0" w:firstColumn="0" w:lastColumn="0" w:noHBand="0" w:noVBand="0"/>
      </w:tblPr>
      <w:tblGrid>
        <w:gridCol w:w="4111"/>
        <w:gridCol w:w="567"/>
        <w:gridCol w:w="4111"/>
      </w:tblGrid>
      <w:tr w:rsidR="00587214" w:rsidRPr="00772A64" w14:paraId="44BD6244" w14:textId="77777777">
        <w:trPr>
          <w:gridAfter w:val="2"/>
          <w:wAfter w:w="4678" w:type="dxa"/>
          <w:cantSplit/>
          <w:trHeight w:val="1400"/>
        </w:trPr>
        <w:tc>
          <w:tcPr>
            <w:tcW w:w="4111" w:type="dxa"/>
          </w:tcPr>
          <w:p w14:paraId="2262D621" w14:textId="77777777" w:rsidR="00587214" w:rsidRDefault="00587214" w:rsidP="009B2817">
            <w:pPr>
              <w:ind w:left="-108"/>
              <w:rPr>
                <w:lang w:eastAsia="en-US"/>
              </w:rPr>
            </w:pPr>
            <w:r>
              <w:rPr>
                <w:b/>
                <w:lang w:eastAsia="en-US"/>
              </w:rPr>
              <w:t>Executed</w:t>
            </w:r>
            <w:r>
              <w:rPr>
                <w:lang w:eastAsia="en-US"/>
              </w:rPr>
              <w:t xml:space="preserve"> as a deed in accordance with section 127 of the </w:t>
            </w:r>
            <w:r>
              <w:rPr>
                <w:i/>
                <w:lang w:eastAsia="en-US"/>
              </w:rPr>
              <w:t>Corporations Act 2001</w:t>
            </w:r>
            <w:r>
              <w:rPr>
                <w:lang w:eastAsia="en-US"/>
              </w:rPr>
              <w:t xml:space="preserve"> by </w:t>
            </w:r>
            <w:r>
              <w:rPr>
                <w:b/>
                <w:lang w:eastAsia="en-US"/>
              </w:rPr>
              <w:t>[</w:t>
            </w:r>
            <w:r w:rsidRPr="009E4233">
              <w:rPr>
                <w:b/>
                <w:highlight w:val="yellow"/>
                <w:lang w:eastAsia="en-US"/>
              </w:rPr>
              <w:t xml:space="preserve">insert name </w:t>
            </w:r>
            <w:r w:rsidRPr="009B2817">
              <w:rPr>
                <w:b/>
                <w:highlight w:val="yellow"/>
                <w:lang w:eastAsia="en-US"/>
              </w:rPr>
              <w:t>of relevant company</w:t>
            </w:r>
            <w:r>
              <w:rPr>
                <w:b/>
                <w:lang w:eastAsia="en-US"/>
              </w:rPr>
              <w:t>]</w:t>
            </w:r>
            <w:r>
              <w:rPr>
                <w:lang w:eastAsia="en-US"/>
              </w:rPr>
              <w:t xml:space="preserve"> in the presence of:</w:t>
            </w:r>
          </w:p>
        </w:tc>
      </w:tr>
      <w:tr w:rsidR="00587214" w:rsidRPr="00772A64" w14:paraId="4558E20F" w14:textId="77777777">
        <w:trPr>
          <w:gridAfter w:val="2"/>
          <w:wAfter w:w="4678" w:type="dxa"/>
          <w:cantSplit/>
          <w:trHeight w:val="150"/>
        </w:trPr>
        <w:tc>
          <w:tcPr>
            <w:tcW w:w="4111" w:type="dxa"/>
          </w:tcPr>
          <w:p w14:paraId="306F9FF9" w14:textId="77777777" w:rsidR="00587214" w:rsidRDefault="00587214">
            <w:pPr>
              <w:ind w:left="-108"/>
              <w:rPr>
                <w:lang w:eastAsia="en-US"/>
              </w:rPr>
            </w:pPr>
          </w:p>
        </w:tc>
      </w:tr>
      <w:tr w:rsidR="00587214" w:rsidRPr="00772A64" w14:paraId="12AC4C45" w14:textId="77777777">
        <w:trPr>
          <w:cantSplit/>
          <w:trHeight w:val="150"/>
        </w:trPr>
        <w:tc>
          <w:tcPr>
            <w:tcW w:w="4111" w:type="dxa"/>
            <w:tcBorders>
              <w:top w:val="single" w:sz="4" w:space="0" w:color="auto"/>
            </w:tcBorders>
          </w:tcPr>
          <w:p w14:paraId="7DE521AD" w14:textId="77777777" w:rsidR="00587214" w:rsidRDefault="00587214">
            <w:pPr>
              <w:ind w:left="-108"/>
              <w:rPr>
                <w:lang w:eastAsia="en-US"/>
              </w:rPr>
            </w:pPr>
            <w:r>
              <w:rPr>
                <w:lang w:eastAsia="en-US"/>
              </w:rPr>
              <w:t>Witness Signature</w:t>
            </w:r>
          </w:p>
        </w:tc>
        <w:tc>
          <w:tcPr>
            <w:tcW w:w="567" w:type="dxa"/>
            <w:vMerge w:val="restart"/>
          </w:tcPr>
          <w:p w14:paraId="5A49EDF2" w14:textId="77777777" w:rsidR="00587214" w:rsidRDefault="00587214">
            <w:pPr>
              <w:rPr>
                <w:lang w:eastAsia="en-US"/>
              </w:rPr>
            </w:pPr>
          </w:p>
        </w:tc>
        <w:tc>
          <w:tcPr>
            <w:tcW w:w="4111" w:type="dxa"/>
            <w:tcBorders>
              <w:top w:val="single" w:sz="4" w:space="0" w:color="auto"/>
            </w:tcBorders>
          </w:tcPr>
          <w:p w14:paraId="613A3FBE" w14:textId="77777777" w:rsidR="00587214" w:rsidRDefault="00587214">
            <w:pPr>
              <w:ind w:left="-108"/>
              <w:rPr>
                <w:lang w:eastAsia="en-US"/>
              </w:rPr>
            </w:pPr>
            <w:r>
              <w:rPr>
                <w:lang w:eastAsia="en-US"/>
              </w:rPr>
              <w:t>Sole Director and Sole Secretary Signature</w:t>
            </w:r>
          </w:p>
        </w:tc>
      </w:tr>
      <w:tr w:rsidR="00587214" w:rsidRPr="00772A64" w14:paraId="4893BE87" w14:textId="77777777">
        <w:trPr>
          <w:cantSplit/>
        </w:trPr>
        <w:tc>
          <w:tcPr>
            <w:tcW w:w="4111" w:type="dxa"/>
          </w:tcPr>
          <w:p w14:paraId="76F6AA49" w14:textId="77777777" w:rsidR="00587214" w:rsidRDefault="00587214">
            <w:pPr>
              <w:ind w:left="-108"/>
              <w:rPr>
                <w:b/>
                <w:lang w:eastAsia="en-US"/>
              </w:rPr>
            </w:pPr>
          </w:p>
        </w:tc>
        <w:tc>
          <w:tcPr>
            <w:tcW w:w="567" w:type="dxa"/>
            <w:vMerge/>
          </w:tcPr>
          <w:p w14:paraId="6FEFADB3" w14:textId="77777777" w:rsidR="00587214" w:rsidRDefault="00587214">
            <w:pPr>
              <w:rPr>
                <w:lang w:eastAsia="en-US"/>
              </w:rPr>
            </w:pPr>
          </w:p>
        </w:tc>
        <w:tc>
          <w:tcPr>
            <w:tcW w:w="4111" w:type="dxa"/>
          </w:tcPr>
          <w:p w14:paraId="58E79D8B" w14:textId="77777777" w:rsidR="00587214" w:rsidRDefault="00587214">
            <w:pPr>
              <w:ind w:left="-108"/>
              <w:rPr>
                <w:b/>
                <w:lang w:eastAsia="en-US"/>
              </w:rPr>
            </w:pPr>
          </w:p>
        </w:tc>
      </w:tr>
      <w:tr w:rsidR="00587214" w:rsidRPr="00772A64" w14:paraId="71C15954" w14:textId="77777777">
        <w:trPr>
          <w:cantSplit/>
        </w:trPr>
        <w:tc>
          <w:tcPr>
            <w:tcW w:w="4111" w:type="dxa"/>
            <w:tcBorders>
              <w:top w:val="single" w:sz="4" w:space="0" w:color="auto"/>
            </w:tcBorders>
          </w:tcPr>
          <w:p w14:paraId="6701237F" w14:textId="77777777" w:rsidR="00587214" w:rsidRDefault="00587214">
            <w:pPr>
              <w:ind w:left="-108"/>
              <w:rPr>
                <w:lang w:eastAsia="en-US"/>
              </w:rPr>
            </w:pPr>
            <w:r>
              <w:rPr>
                <w:lang w:eastAsia="en-US"/>
              </w:rPr>
              <w:t>Print Name</w:t>
            </w:r>
          </w:p>
        </w:tc>
        <w:tc>
          <w:tcPr>
            <w:tcW w:w="567" w:type="dxa"/>
            <w:vMerge/>
          </w:tcPr>
          <w:p w14:paraId="31BBB2E7" w14:textId="77777777" w:rsidR="00587214" w:rsidRDefault="00587214">
            <w:pPr>
              <w:rPr>
                <w:lang w:eastAsia="en-US"/>
              </w:rPr>
            </w:pPr>
          </w:p>
        </w:tc>
        <w:tc>
          <w:tcPr>
            <w:tcW w:w="4111" w:type="dxa"/>
            <w:tcBorders>
              <w:top w:val="single" w:sz="4" w:space="0" w:color="auto"/>
            </w:tcBorders>
          </w:tcPr>
          <w:p w14:paraId="08CB13C0" w14:textId="77777777" w:rsidR="00587214" w:rsidRDefault="00587214">
            <w:pPr>
              <w:ind w:left="-108"/>
              <w:rPr>
                <w:lang w:eastAsia="en-US"/>
              </w:rPr>
            </w:pPr>
            <w:r>
              <w:rPr>
                <w:lang w:eastAsia="en-US"/>
              </w:rPr>
              <w:t>Print Name</w:t>
            </w:r>
          </w:p>
        </w:tc>
      </w:tr>
    </w:tbl>
    <w:p w14:paraId="218CEEA4" w14:textId="77777777" w:rsidR="00587214" w:rsidRDefault="00587214"/>
    <w:p w14:paraId="36ABDE9F" w14:textId="77777777" w:rsidR="00587214" w:rsidRDefault="00587214"/>
    <w:p w14:paraId="7A8859D1" w14:textId="77777777" w:rsidR="00587214" w:rsidRDefault="00587214">
      <w:r>
        <w:br w:type="page"/>
      </w:r>
    </w:p>
    <w:p w14:paraId="5BEAA1E2" w14:textId="77777777" w:rsidR="00587214" w:rsidRDefault="00587214">
      <w:r>
        <w:rPr>
          <w:noProof/>
        </w:rPr>
        <w:lastRenderedPageBreak/>
        <mc:AlternateContent>
          <mc:Choice Requires="wps">
            <w:drawing>
              <wp:inline distT="0" distB="0" distL="0" distR="0" wp14:anchorId="1B3A0E21" wp14:editId="1D3CD671">
                <wp:extent cx="5916930" cy="882502"/>
                <wp:effectExtent l="0" t="0" r="7620" b="0"/>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16930" cy="882502"/>
                        </a:xfrm>
                        <a:prstGeom prst="rect">
                          <a:avLst/>
                        </a:prstGeom>
                        <a:solidFill>
                          <a:srgbClr val="DAE0E4"/>
                        </a:solidFill>
                        <a:ln w="6350">
                          <a:noFill/>
                        </a:ln>
                        <a:effectLst/>
                      </wps:spPr>
                      <wps:txbx>
                        <w:txbxContent>
                          <w:p w14:paraId="4812DAAA" w14:textId="77777777" w:rsidR="00587214" w:rsidRPr="0050496C" w:rsidRDefault="00587214" w:rsidP="001A3A46">
                            <w:pPr>
                              <w:rPr>
                                <w:b/>
                                <w:color w:val="0074BF"/>
                              </w:rPr>
                            </w:pPr>
                            <w:r w:rsidRPr="0050496C">
                              <w:rPr>
                                <w:b/>
                                <w:color w:val="0074BF"/>
                              </w:rPr>
                              <w:t>Guidance note</w:t>
                            </w:r>
                          </w:p>
                          <w:p w14:paraId="165B9569" w14:textId="77777777" w:rsidR="00587214" w:rsidRDefault="00587214" w:rsidP="001A3A46">
                            <w:r w:rsidRPr="00981536">
                              <w:t xml:space="preserve">If </w:t>
                            </w:r>
                            <w:r>
                              <w:t>the Assignee</w:t>
                            </w:r>
                            <w:r w:rsidRPr="00981536">
                              <w:t xml:space="preserve"> </w:t>
                            </w:r>
                            <w:r>
                              <w:t>is</w:t>
                            </w:r>
                            <w:r w:rsidRPr="00981536">
                              <w:t xml:space="preserve"> a</w:t>
                            </w:r>
                            <w:r>
                              <w:t>n individual</w:t>
                            </w:r>
                            <w:r w:rsidRPr="00981536">
                              <w:t>, substitute the above exec</w:t>
                            </w:r>
                            <w:r>
                              <w:t>ution block for the Assignee with the following. Otherwise delete the following execution block.</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1B3A0E21" id="Text Box 1" o:spid="_x0000_s1029" type="#_x0000_t202" style="width:465.9pt;height: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" fillcolor="#dae0e4" stroked="f" strokeweight=".5pt">
                <v:textbox inset=",0">
                  <w:txbxContent>
                    <w:p w14:paraId="4812DAAA" w14:textId="77777777" w:rsidR="00587214" w:rsidRPr="0050496C" w:rsidRDefault="00587214" w:rsidP="001A3A46">
                      <w:pPr>
                        <w:rPr>
                          <w:b/>
                          <w:color w:val="0074BF"/>
                        </w:rPr>
                      </w:pPr>
                      <w:r w:rsidRPr="0050496C">
                        <w:rPr>
                          <w:b/>
                          <w:color w:val="0074BF"/>
                        </w:rPr>
                        <w:t>Guidance note</w:t>
                      </w:r>
                    </w:p>
                    <w:p w14:paraId="165B9569" w14:textId="77777777" w:rsidR="00587214" w:rsidRDefault="00587214" w:rsidP="001A3A46">
                      <w:r w:rsidRPr="00981536">
                        <w:t xml:space="preserve">If </w:t>
                      </w:r>
                      <w:r>
                        <w:t>the Assignee</w:t>
                      </w:r>
                      <w:r w:rsidRPr="00981536">
                        <w:t xml:space="preserve"> </w:t>
                      </w:r>
                      <w:r>
                        <w:t>is</w:t>
                      </w:r>
                      <w:r w:rsidRPr="00981536">
                        <w:t xml:space="preserve"> a</w:t>
                      </w:r>
                      <w:r>
                        <w:t>n individual</w:t>
                      </w:r>
                      <w:r w:rsidRPr="00981536">
                        <w:t>, substitute the above exec</w:t>
                      </w:r>
                      <w:r>
                        <w:t>ution block for the Assignee with the following. Otherwise delete the following execution block.</w:t>
                      </w:r>
                    </w:p>
                  </w:txbxContent>
                </v:textbox>
                <w10:anchorlock/>
              </v:shape>
            </w:pict>
          </mc:Fallback>
        </mc:AlternateContent>
      </w:r>
    </w:p>
    <w:p w14:paraId="535137C9" w14:textId="77777777" w:rsidR="00587214" w:rsidRDefault="00587214"/>
    <w:tbl>
      <w:tblPr>
        <w:tblW w:w="0" w:type="auto"/>
        <w:tblLayout w:type="fixed"/>
        <w:tblLook w:val="0000" w:firstRow="0" w:lastRow="0" w:firstColumn="0" w:lastColumn="0" w:noHBand="0" w:noVBand="0"/>
      </w:tblPr>
      <w:tblGrid>
        <w:gridCol w:w="4077"/>
        <w:gridCol w:w="567"/>
        <w:gridCol w:w="4111"/>
      </w:tblGrid>
      <w:tr w:rsidR="00587214" w:rsidRPr="00772A64" w14:paraId="47EFC2F1" w14:textId="77777777">
        <w:trPr>
          <w:gridAfter w:val="2"/>
          <w:wAfter w:w="4678" w:type="dxa"/>
          <w:trHeight w:val="1309"/>
        </w:trPr>
        <w:tc>
          <w:tcPr>
            <w:tcW w:w="4077" w:type="dxa"/>
          </w:tcPr>
          <w:p w14:paraId="6DD60E4E" w14:textId="77777777" w:rsidR="00587214" w:rsidRDefault="00587214" w:rsidP="001A3A46">
            <w:pPr>
              <w:rPr>
                <w:snapToGrid w:val="0"/>
                <w:lang w:eastAsia="en-US"/>
              </w:rPr>
            </w:pPr>
            <w:r>
              <w:rPr>
                <w:b/>
                <w:snapToGrid w:val="0"/>
                <w:lang w:eastAsia="en-US"/>
              </w:rPr>
              <w:t>Signed Sealed and Delivered</w:t>
            </w:r>
            <w:r>
              <w:rPr>
                <w:snapToGrid w:val="0"/>
                <w:lang w:eastAsia="en-US"/>
              </w:rPr>
              <w:t xml:space="preserve"> by </w:t>
            </w:r>
            <w:r>
              <w:rPr>
                <w:b/>
                <w:snapToGrid w:val="0"/>
                <w:lang w:eastAsia="en-US"/>
              </w:rPr>
              <w:t>[</w:t>
            </w:r>
            <w:r w:rsidRPr="009E4233">
              <w:rPr>
                <w:b/>
                <w:snapToGrid w:val="0"/>
                <w:highlight w:val="yellow"/>
                <w:lang w:eastAsia="en-US"/>
              </w:rPr>
              <w:t xml:space="preserve">insert name </w:t>
            </w:r>
            <w:r w:rsidRPr="001A3A46">
              <w:rPr>
                <w:b/>
                <w:snapToGrid w:val="0"/>
                <w:highlight w:val="yellow"/>
                <w:lang w:eastAsia="en-US"/>
              </w:rPr>
              <w:t>of Assignee</w:t>
            </w:r>
            <w:r>
              <w:rPr>
                <w:b/>
                <w:snapToGrid w:val="0"/>
                <w:lang w:eastAsia="en-US"/>
              </w:rPr>
              <w:t>]</w:t>
            </w:r>
            <w:r>
              <w:rPr>
                <w:snapToGrid w:val="0"/>
                <w:lang w:eastAsia="en-US"/>
              </w:rPr>
              <w:t xml:space="preserve"> in the presence of:</w:t>
            </w:r>
          </w:p>
        </w:tc>
      </w:tr>
      <w:tr w:rsidR="00587214" w:rsidRPr="00772A64" w14:paraId="7C705657" w14:textId="77777777">
        <w:trPr>
          <w:gridAfter w:val="2"/>
          <w:wAfter w:w="4678" w:type="dxa"/>
        </w:trPr>
        <w:tc>
          <w:tcPr>
            <w:tcW w:w="4077" w:type="dxa"/>
            <w:tcBorders>
              <w:bottom w:val="single" w:sz="4" w:space="0" w:color="auto"/>
            </w:tcBorders>
          </w:tcPr>
          <w:p w14:paraId="54167416" w14:textId="77777777" w:rsidR="00587214" w:rsidRDefault="00587214">
            <w:pPr>
              <w:rPr>
                <w:snapToGrid w:val="0"/>
                <w:lang w:eastAsia="en-US"/>
              </w:rPr>
            </w:pPr>
          </w:p>
        </w:tc>
      </w:tr>
      <w:tr w:rsidR="00587214" w:rsidRPr="00772A64" w14:paraId="440B10FA" w14:textId="77777777">
        <w:trPr>
          <w:cantSplit/>
        </w:trPr>
        <w:tc>
          <w:tcPr>
            <w:tcW w:w="4077" w:type="dxa"/>
          </w:tcPr>
          <w:p w14:paraId="7CAD4C73" w14:textId="77777777" w:rsidR="00587214" w:rsidRDefault="00587214">
            <w:pPr>
              <w:rPr>
                <w:snapToGrid w:val="0"/>
                <w:lang w:eastAsia="en-US"/>
              </w:rPr>
            </w:pPr>
            <w:r>
              <w:rPr>
                <w:snapToGrid w:val="0"/>
                <w:lang w:eastAsia="en-US"/>
              </w:rPr>
              <w:t>Witness Signature</w:t>
            </w:r>
          </w:p>
        </w:tc>
        <w:tc>
          <w:tcPr>
            <w:tcW w:w="567" w:type="dxa"/>
            <w:vMerge w:val="restart"/>
          </w:tcPr>
          <w:p w14:paraId="1F5AD9EE" w14:textId="77777777" w:rsidR="00587214" w:rsidRDefault="00587214">
            <w:pPr>
              <w:rPr>
                <w:snapToGrid w:val="0"/>
                <w:lang w:eastAsia="en-US"/>
              </w:rPr>
            </w:pPr>
          </w:p>
        </w:tc>
        <w:tc>
          <w:tcPr>
            <w:tcW w:w="4111" w:type="dxa"/>
            <w:tcBorders>
              <w:top w:val="single" w:sz="4" w:space="0" w:color="auto"/>
            </w:tcBorders>
          </w:tcPr>
          <w:p w14:paraId="7B674691" w14:textId="77777777" w:rsidR="00587214" w:rsidRDefault="00587214">
            <w:pPr>
              <w:rPr>
                <w:snapToGrid w:val="0"/>
                <w:lang w:eastAsia="en-US"/>
              </w:rPr>
            </w:pPr>
            <w:r>
              <w:rPr>
                <w:snapToGrid w:val="0"/>
                <w:lang w:eastAsia="en-US"/>
              </w:rPr>
              <w:t>Signature</w:t>
            </w:r>
          </w:p>
        </w:tc>
      </w:tr>
      <w:tr w:rsidR="00587214" w:rsidRPr="00772A64" w14:paraId="0D1C9680" w14:textId="77777777">
        <w:trPr>
          <w:cantSplit/>
        </w:trPr>
        <w:tc>
          <w:tcPr>
            <w:tcW w:w="4077" w:type="dxa"/>
            <w:tcBorders>
              <w:bottom w:val="single" w:sz="4" w:space="0" w:color="auto"/>
            </w:tcBorders>
          </w:tcPr>
          <w:p w14:paraId="77971AA9" w14:textId="77777777" w:rsidR="00587214" w:rsidRDefault="00587214">
            <w:pPr>
              <w:rPr>
                <w:snapToGrid w:val="0"/>
                <w:lang w:eastAsia="en-US"/>
              </w:rPr>
            </w:pPr>
          </w:p>
        </w:tc>
        <w:tc>
          <w:tcPr>
            <w:tcW w:w="567" w:type="dxa"/>
            <w:vMerge/>
          </w:tcPr>
          <w:p w14:paraId="7AE6CF69" w14:textId="77777777" w:rsidR="00587214" w:rsidRDefault="00587214">
            <w:pPr>
              <w:rPr>
                <w:snapToGrid w:val="0"/>
                <w:lang w:eastAsia="en-US"/>
              </w:rPr>
            </w:pPr>
          </w:p>
        </w:tc>
        <w:tc>
          <w:tcPr>
            <w:tcW w:w="4111" w:type="dxa"/>
            <w:vMerge w:val="restart"/>
          </w:tcPr>
          <w:p w14:paraId="03AFDF77" w14:textId="77777777" w:rsidR="00587214" w:rsidRDefault="00587214">
            <w:pPr>
              <w:rPr>
                <w:snapToGrid w:val="0"/>
                <w:lang w:eastAsia="en-US"/>
              </w:rPr>
            </w:pPr>
          </w:p>
        </w:tc>
      </w:tr>
      <w:tr w:rsidR="00587214" w:rsidRPr="00772A64" w14:paraId="5471559A" w14:textId="77777777">
        <w:trPr>
          <w:cantSplit/>
        </w:trPr>
        <w:tc>
          <w:tcPr>
            <w:tcW w:w="4077" w:type="dxa"/>
          </w:tcPr>
          <w:p w14:paraId="1CC65DCE" w14:textId="77777777" w:rsidR="00587214" w:rsidRDefault="00587214">
            <w:pPr>
              <w:rPr>
                <w:snapToGrid w:val="0"/>
                <w:lang w:eastAsia="en-US"/>
              </w:rPr>
            </w:pPr>
            <w:r>
              <w:rPr>
                <w:snapToGrid w:val="0"/>
                <w:lang w:eastAsia="en-US"/>
              </w:rPr>
              <w:t>Print Name</w:t>
            </w:r>
          </w:p>
        </w:tc>
        <w:tc>
          <w:tcPr>
            <w:tcW w:w="567" w:type="dxa"/>
            <w:vMerge/>
          </w:tcPr>
          <w:p w14:paraId="01096F3F" w14:textId="77777777" w:rsidR="00587214" w:rsidRDefault="00587214">
            <w:pPr>
              <w:rPr>
                <w:snapToGrid w:val="0"/>
                <w:lang w:eastAsia="en-US"/>
              </w:rPr>
            </w:pPr>
          </w:p>
        </w:tc>
        <w:tc>
          <w:tcPr>
            <w:tcW w:w="4111" w:type="dxa"/>
            <w:vMerge/>
          </w:tcPr>
          <w:p w14:paraId="61FD7B55" w14:textId="77777777" w:rsidR="00587214" w:rsidRDefault="00587214">
            <w:pPr>
              <w:rPr>
                <w:snapToGrid w:val="0"/>
                <w:lang w:eastAsia="en-US"/>
              </w:rPr>
            </w:pPr>
          </w:p>
        </w:tc>
      </w:tr>
    </w:tbl>
    <w:p w14:paraId="1AEDE591" w14:textId="77777777" w:rsidR="00587214" w:rsidRDefault="00587214"/>
    <w:p w14:paraId="338C9F61" w14:textId="77777777" w:rsidR="00587214" w:rsidRDefault="00587214">
      <w:pPr>
        <w:spacing w:before="0" w:line="240" w:lineRule="auto"/>
      </w:pPr>
      <w:r>
        <w:br w:type="page"/>
      </w:r>
    </w:p>
    <w:p w14:paraId="34CB0C74" w14:textId="77777777" w:rsidR="00587214" w:rsidRPr="002C738B" w:rsidRDefault="00587214" w:rsidP="00B05428">
      <w:pPr>
        <w:rPr>
          <w:b/>
        </w:rPr>
      </w:pPr>
      <w:r w:rsidRPr="002C738B">
        <w:rPr>
          <w:b/>
        </w:rPr>
        <w:lastRenderedPageBreak/>
        <w:t>Schedule – Moral Rights Consent</w:t>
      </w:r>
    </w:p>
    <w:p w14:paraId="6CA98B2A" w14:textId="77777777" w:rsidR="00587214" w:rsidRDefault="00587214" w:rsidP="00B05428"/>
    <w:p w14:paraId="3F4CBFF8" w14:textId="77777777" w:rsidR="00587214" w:rsidRDefault="00587214" w:rsidP="002C738B">
      <w:pPr>
        <w:pStyle w:val="level1"/>
        <w:numPr>
          <w:ilvl w:val="0"/>
          <w:numId w:val="39"/>
        </w:numPr>
      </w:pPr>
      <w:r>
        <w:t>I, [</w:t>
      </w:r>
      <w:r w:rsidRPr="009B2817">
        <w:rPr>
          <w:highlight w:val="yellow"/>
        </w:rPr>
        <w:t>insert</w:t>
      </w:r>
      <w:r>
        <w:t xml:space="preserve"> </w:t>
      </w:r>
      <w:r w:rsidRPr="002C738B">
        <w:rPr>
          <w:highlight w:val="yellow"/>
        </w:rPr>
        <w:t>name</w:t>
      </w:r>
      <w:r>
        <w:t>], as [</w:t>
      </w:r>
      <w:r w:rsidRPr="00873B53">
        <w:rPr>
          <w:highlight w:val="yellow"/>
        </w:rPr>
        <w:t>an | the</w:t>
      </w:r>
      <w:r>
        <w:t>] author of the Works, irrevocably and unconditionally consent, to the maximum extent permitted by law (either present or future), to the Assignee and the Assignee's Authorised Persons:</w:t>
      </w:r>
    </w:p>
    <w:p w14:paraId="7E6D74B7" w14:textId="77777777" w:rsidR="00587214" w:rsidRDefault="00587214" w:rsidP="00B04A5C">
      <w:pPr>
        <w:pStyle w:val="level3"/>
      </w:pPr>
      <w:r>
        <w:t>using, disclosing, reproducing, copying, adapting, publishing, performing, exhibiting, communicating, renting or transmitting any of the Works or any adaptation of any of them (or any part of any of the Works or of any such adaptation) anywhere in the world:</w:t>
      </w:r>
    </w:p>
    <w:p w14:paraId="482398B3" w14:textId="77777777" w:rsidR="00587214" w:rsidRDefault="00587214" w:rsidP="00B04A5C">
      <w:pPr>
        <w:pStyle w:val="level4"/>
      </w:pPr>
      <w:r>
        <w:t>in whatever form and in whatever circumstances the Assignee or the Assignee's Authorised Persons think fit, including the making of any distortions, additions or alterations to any of the Works, or mutilating or destroying any of the Works, or any adaptation of any of them (or any part of any of the Works or of any such adaptation); and</w:t>
      </w:r>
    </w:p>
    <w:p w14:paraId="18A5ED90" w14:textId="77777777" w:rsidR="00587214" w:rsidRDefault="00587214" w:rsidP="00B04A5C">
      <w:pPr>
        <w:pStyle w:val="level4"/>
      </w:pPr>
      <w:r>
        <w:t>without making any identification of me as [</w:t>
      </w:r>
      <w:r w:rsidRPr="00F80A39">
        <w:rPr>
          <w:highlight w:val="yellow"/>
        </w:rPr>
        <w:t>an |</w:t>
      </w:r>
      <w:r w:rsidRPr="002C738B">
        <w:rPr>
          <w:highlight w:val="yellow"/>
        </w:rPr>
        <w:t xml:space="preserve"> </w:t>
      </w:r>
      <w:r w:rsidRPr="00F80A39">
        <w:rPr>
          <w:highlight w:val="yellow"/>
        </w:rPr>
        <w:t>the</w:t>
      </w:r>
      <w:r>
        <w:t>] author in relation to any of them; and</w:t>
      </w:r>
    </w:p>
    <w:p w14:paraId="30975B52" w14:textId="77777777" w:rsidR="00587214" w:rsidRDefault="00587214" w:rsidP="00B04A5C">
      <w:pPr>
        <w:pStyle w:val="level3"/>
      </w:pPr>
      <w:r w:rsidRPr="00DD211D">
        <w:t xml:space="preserve">doing anything or omitting to do anything in relation to </w:t>
      </w:r>
      <w:r>
        <w:t>any of the Works or any adaptation of any of them (or any part of any of the Works or of any such adaptation) anywhere in the world</w:t>
      </w:r>
      <w:r w:rsidRPr="00DD211D">
        <w:t xml:space="preserve"> that would otherwise infringe </w:t>
      </w:r>
      <w:r>
        <w:t>my</w:t>
      </w:r>
      <w:r w:rsidRPr="00DD211D">
        <w:t xml:space="preserve"> moral rights, or any similar non-assignable, personal rights that </w:t>
      </w:r>
      <w:r>
        <w:t>I</w:t>
      </w:r>
      <w:r w:rsidRPr="00DD211D">
        <w:t xml:space="preserve"> might have.</w:t>
      </w:r>
    </w:p>
    <w:p w14:paraId="3997207F" w14:textId="77777777" w:rsidR="00587214" w:rsidRPr="002C738B" w:rsidRDefault="00587214" w:rsidP="002C738B">
      <w:pPr>
        <w:pStyle w:val="level1"/>
      </w:pPr>
      <w:r>
        <w:t>I acknowledge</w:t>
      </w:r>
      <w:r w:rsidRPr="00D60E14">
        <w:t xml:space="preserve"> that this </w:t>
      </w:r>
      <w:r>
        <w:t>consent</w:t>
      </w:r>
      <w:r w:rsidRPr="00D60E14">
        <w:t xml:space="preserve"> applies to all Works</w:t>
      </w:r>
      <w:r>
        <w:t>, whether created</w:t>
      </w:r>
      <w:r w:rsidRPr="00D60E14">
        <w:t xml:space="preserve"> before, on or after the date of </w:t>
      </w:r>
      <w:r>
        <w:t>signing of this consent</w:t>
      </w:r>
      <w:r w:rsidRPr="00D60E14">
        <w:t>.</w:t>
      </w:r>
    </w:p>
    <w:p w14:paraId="75C67B74" w14:textId="77777777" w:rsidR="00587214" w:rsidRDefault="00587214" w:rsidP="00B05428">
      <w:r>
        <w:t>In this consent:</w:t>
      </w:r>
    </w:p>
    <w:p w14:paraId="5A7B10BE" w14:textId="77777777" w:rsidR="00587214" w:rsidRDefault="00587214" w:rsidP="00D60E14">
      <w:pPr>
        <w:pStyle w:val="level1"/>
        <w:numPr>
          <w:ilvl w:val="0"/>
          <w:numId w:val="0"/>
        </w:numPr>
        <w:ind w:left="709"/>
      </w:pPr>
      <w:r>
        <w:rPr>
          <w:b/>
          <w:i/>
        </w:rPr>
        <w:t xml:space="preserve">Assignee </w:t>
      </w:r>
      <w:r>
        <w:t>means [</w:t>
      </w:r>
      <w:r w:rsidRPr="009E4233">
        <w:rPr>
          <w:highlight w:val="yellow"/>
        </w:rPr>
        <w:t>insert n</w:t>
      </w:r>
      <w:r w:rsidRPr="009B2817">
        <w:rPr>
          <w:highlight w:val="yellow"/>
        </w:rPr>
        <w:t>ame of your company</w:t>
      </w:r>
      <w:r>
        <w:t>].</w:t>
      </w:r>
    </w:p>
    <w:p w14:paraId="3E3E2FC0" w14:textId="77777777" w:rsidR="00587214" w:rsidRDefault="00587214" w:rsidP="00D60E14">
      <w:pPr>
        <w:pStyle w:val="level1"/>
        <w:numPr>
          <w:ilvl w:val="0"/>
          <w:numId w:val="0"/>
        </w:numPr>
        <w:ind w:left="709"/>
      </w:pPr>
      <w:r>
        <w:rPr>
          <w:b/>
          <w:i/>
        </w:rPr>
        <w:t>Assignee's Authorised Persons</w:t>
      </w:r>
      <w:r>
        <w:t xml:space="preserve"> means the Assignee's</w:t>
      </w:r>
      <w:r>
        <w:rPr>
          <w:lang w:val="en-GB"/>
        </w:rPr>
        <w:t xml:space="preserve"> licensees, contractors, assignees and successors and their licensees,</w:t>
      </w:r>
      <w:r>
        <w:t xml:space="preserve"> and any other person authorised by any of them.</w:t>
      </w:r>
    </w:p>
    <w:p w14:paraId="72BAB3B6" w14:textId="77777777" w:rsidR="00587214" w:rsidRPr="002C738B" w:rsidRDefault="00587214" w:rsidP="00D60E14">
      <w:pPr>
        <w:pStyle w:val="level1"/>
        <w:numPr>
          <w:ilvl w:val="0"/>
          <w:numId w:val="0"/>
        </w:numPr>
        <w:ind w:left="709"/>
      </w:pPr>
      <w:r>
        <w:rPr>
          <w:noProof/>
        </w:rPr>
        <mc:AlternateContent>
          <mc:Choice Requires="wps">
            <w:drawing>
              <wp:inline distT="0" distB="0" distL="0" distR="0" wp14:anchorId="41FB6758" wp14:editId="64B880F2">
                <wp:extent cx="5657385" cy="882502"/>
                <wp:effectExtent l="0" t="0" r="635" b="0"/>
                <wp:docPr id="8" name="Text Box 8"/>
                <wp:cNvGraphicFramePr/>
                <a:graphic xmlns:a="http://schemas.openxmlformats.org/drawingml/2006/main">
                  <a:graphicData uri="http://schemas.microsoft.com/office/word/2010/wordprocessingShape">
                    <wps:wsp>
                      <wps:cNvSpPr txBox="1"/>
                      <wps:spPr>
                        <a:xfrm>
                          <a:off x="0" y="0"/>
                          <a:ext cx="5657385" cy="882502"/>
                        </a:xfrm>
                        <a:prstGeom prst="rect">
                          <a:avLst/>
                        </a:prstGeom>
                        <a:solidFill>
                          <a:srgbClr val="DAE0E4"/>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382ADF0" w14:textId="77777777" w:rsidR="00587214" w:rsidRPr="0050496C" w:rsidRDefault="00587214" w:rsidP="00C16110">
                            <w:pPr>
                              <w:rPr>
                                <w:b/>
                                <w:color w:val="0074BF"/>
                              </w:rPr>
                            </w:pPr>
                            <w:r w:rsidRPr="0050496C">
                              <w:rPr>
                                <w:b/>
                                <w:color w:val="0074BF"/>
                              </w:rPr>
                              <w:t>Guidance note</w:t>
                            </w:r>
                          </w:p>
                          <w:p w14:paraId="47577A5F" w14:textId="77777777" w:rsidR="00587214" w:rsidRPr="00D2337E" w:rsidRDefault="00587214" w:rsidP="00C16110">
                            <w:r>
                              <w:t>A</w:t>
                            </w:r>
                            <w:r w:rsidRPr="002C738B">
                              <w:t xml:space="preserve">ll </w:t>
                            </w:r>
                            <w:r>
                              <w:t xml:space="preserve">the </w:t>
                            </w:r>
                            <w:r w:rsidRPr="002C738B">
                              <w:t>key projects that will involve the Assignee</w:t>
                            </w:r>
                            <w:r>
                              <w:t xml:space="preserve"> should be listed below</w:t>
                            </w:r>
                            <w:r w:rsidRPr="002C738B">
                              <w:t xml:space="preserve"> or attach</w:t>
                            </w:r>
                            <w:r>
                              <w:t>ed</w:t>
                            </w:r>
                            <w:r w:rsidRPr="002C738B">
                              <w:t xml:space="preserve"> to </w:t>
                            </w:r>
                            <w:r>
                              <w:t>this Consent</w:t>
                            </w:r>
                            <w:r w:rsidRPr="002C738B">
                              <w:t>. Alternatively, a list of Works may be described in a Schedule</w:t>
                            </w:r>
                            <w:r>
                              <w:t xml:space="preserve"> to this Consent.</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41FB6758" id="Text Box 8" o:spid="_x0000_s1030" type="#_x0000_t202" style="width:445.45pt;height: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" fillcolor="#dae0e4" stroked="f" strokeweight=".5pt">
                <v:textbox inset=",0">
                  <w:txbxContent>
                    <w:p w14:paraId="0382ADF0" w14:textId="77777777" w:rsidR="00587214" w:rsidRPr="0050496C" w:rsidRDefault="00587214" w:rsidP="00C16110">
                      <w:pPr>
                        <w:rPr>
                          <w:b/>
                          <w:color w:val="0074BF"/>
                        </w:rPr>
                      </w:pPr>
                      <w:r w:rsidRPr="0050496C">
                        <w:rPr>
                          <w:b/>
                          <w:color w:val="0074BF"/>
                        </w:rPr>
                        <w:t>Guidance note</w:t>
                      </w:r>
                    </w:p>
                    <w:p w14:paraId="47577A5F" w14:textId="77777777" w:rsidR="00587214" w:rsidRPr="00D2337E" w:rsidRDefault="00587214" w:rsidP="00C16110">
                      <w:r>
                        <w:t>A</w:t>
                      </w:r>
                      <w:r w:rsidRPr="002C738B">
                        <w:t xml:space="preserve">ll </w:t>
                      </w:r>
                      <w:r>
                        <w:t xml:space="preserve">the </w:t>
                      </w:r>
                      <w:r w:rsidRPr="002C738B">
                        <w:t>key projects that will involve the Assignee</w:t>
                      </w:r>
                      <w:r>
                        <w:t xml:space="preserve"> should be listed below</w:t>
                      </w:r>
                      <w:r w:rsidRPr="002C738B">
                        <w:t xml:space="preserve"> or attach</w:t>
                      </w:r>
                      <w:r>
                        <w:t>ed</w:t>
                      </w:r>
                      <w:r w:rsidRPr="002C738B">
                        <w:t xml:space="preserve"> to </w:t>
                      </w:r>
                      <w:r>
                        <w:t>this Consent</w:t>
                      </w:r>
                      <w:r w:rsidRPr="002C738B">
                        <w:t>. Alternatively, a list of Works may be described in a Schedule</w:t>
                      </w:r>
                      <w:r>
                        <w:t xml:space="preserve"> to this Consent.</w:t>
                      </w:r>
                    </w:p>
                  </w:txbxContent>
                </v:textbox>
                <w10:anchorlock/>
              </v:shape>
            </w:pict>
          </mc:Fallback>
        </mc:AlternateContent>
      </w:r>
    </w:p>
    <w:p w14:paraId="7F8D3A95" w14:textId="77777777" w:rsidR="00587214" w:rsidRPr="00A960D7" w:rsidRDefault="00587214" w:rsidP="008E0A83">
      <w:pPr>
        <w:pStyle w:val="level1"/>
        <w:numPr>
          <w:ilvl w:val="0"/>
          <w:numId w:val="0"/>
        </w:numPr>
        <w:ind w:left="709"/>
      </w:pPr>
      <w:r w:rsidRPr="00A960D7">
        <w:rPr>
          <w:b/>
          <w:i/>
        </w:rPr>
        <w:t xml:space="preserve">Works </w:t>
      </w:r>
      <w:r w:rsidRPr="00A960D7">
        <w:t xml:space="preserve">means all works, documents, concepts, designs and software </w:t>
      </w:r>
      <w:r>
        <w:t>of which I am [</w:t>
      </w:r>
      <w:r w:rsidRPr="00873B53">
        <w:rPr>
          <w:highlight w:val="yellow"/>
        </w:rPr>
        <w:t>an | the</w:t>
      </w:r>
      <w:r>
        <w:t xml:space="preserve">] author </w:t>
      </w:r>
      <w:r w:rsidRPr="00A960D7">
        <w:t>including, without limitation, the following works:</w:t>
      </w:r>
    </w:p>
    <w:p w14:paraId="680D74DD" w14:textId="77777777" w:rsidR="00587214" w:rsidRPr="00A960D7" w:rsidRDefault="00587214" w:rsidP="008E0A83">
      <w:pPr>
        <w:pStyle w:val="AllensHeading4"/>
        <w:ind w:left="1418" w:hanging="709"/>
      </w:pPr>
      <w:r w:rsidRPr="00A960D7">
        <w:t>[</w:t>
      </w:r>
      <w:r w:rsidRPr="00AA09CA">
        <w:rPr>
          <w:highlight w:val="yellow"/>
        </w:rPr>
        <w:t xml:space="preserve">insert </w:t>
      </w:r>
      <w:r w:rsidRPr="00505609">
        <w:rPr>
          <w:highlight w:val="yellow"/>
        </w:rPr>
        <w:t>details</w:t>
      </w:r>
      <w:r w:rsidRPr="009253A9">
        <w:rPr>
          <w:highlight w:val="yellow"/>
        </w:rPr>
        <w:t xml:space="preserve"> </w:t>
      </w:r>
      <w:r w:rsidRPr="00505609">
        <w:rPr>
          <w:highlight w:val="yellow"/>
        </w:rPr>
        <w:t xml:space="preserve">of </w:t>
      </w:r>
      <w:r>
        <w:rPr>
          <w:highlight w:val="yellow"/>
        </w:rPr>
        <w:t>specific work</w:t>
      </w:r>
      <w:r w:rsidRPr="00A960D7">
        <w:t>];</w:t>
      </w:r>
    </w:p>
    <w:p w14:paraId="67494389" w14:textId="77777777" w:rsidR="00587214" w:rsidRPr="00A960D7" w:rsidRDefault="00587214" w:rsidP="008E0A83">
      <w:pPr>
        <w:pStyle w:val="AllensHeading4"/>
        <w:ind w:left="1418" w:hanging="709"/>
      </w:pPr>
      <w:r w:rsidRPr="00A960D7">
        <w:t>[</w:t>
      </w:r>
      <w:r w:rsidRPr="00AA09CA">
        <w:rPr>
          <w:highlight w:val="yellow"/>
        </w:rPr>
        <w:t xml:space="preserve">insert </w:t>
      </w:r>
      <w:r w:rsidRPr="00505609">
        <w:rPr>
          <w:highlight w:val="yellow"/>
        </w:rPr>
        <w:t>details</w:t>
      </w:r>
      <w:r w:rsidRPr="009253A9">
        <w:rPr>
          <w:highlight w:val="yellow"/>
        </w:rPr>
        <w:t xml:space="preserve"> </w:t>
      </w:r>
      <w:r w:rsidRPr="00505609">
        <w:rPr>
          <w:highlight w:val="yellow"/>
        </w:rPr>
        <w:t xml:space="preserve">of </w:t>
      </w:r>
      <w:r>
        <w:rPr>
          <w:highlight w:val="yellow"/>
        </w:rPr>
        <w:t>specific work</w:t>
      </w:r>
      <w:r w:rsidRPr="00A960D7">
        <w:t>]; and</w:t>
      </w:r>
    </w:p>
    <w:p w14:paraId="00B0C547" w14:textId="77777777" w:rsidR="00587214" w:rsidRPr="00A960D7" w:rsidRDefault="00587214" w:rsidP="008E0A83">
      <w:pPr>
        <w:pStyle w:val="AllensHeading4"/>
        <w:ind w:left="1418" w:hanging="709"/>
      </w:pPr>
      <w:r w:rsidRPr="00A960D7">
        <w:t>[</w:t>
      </w:r>
      <w:r w:rsidRPr="00AA09CA">
        <w:rPr>
          <w:highlight w:val="yellow"/>
        </w:rPr>
        <w:t xml:space="preserve">insert </w:t>
      </w:r>
      <w:r w:rsidRPr="00505609">
        <w:rPr>
          <w:highlight w:val="yellow"/>
        </w:rPr>
        <w:t>details</w:t>
      </w:r>
      <w:r w:rsidRPr="009253A9">
        <w:rPr>
          <w:highlight w:val="yellow"/>
        </w:rPr>
        <w:t xml:space="preserve"> </w:t>
      </w:r>
      <w:r w:rsidRPr="00505609">
        <w:rPr>
          <w:highlight w:val="yellow"/>
        </w:rPr>
        <w:t xml:space="preserve">of </w:t>
      </w:r>
      <w:r>
        <w:rPr>
          <w:highlight w:val="yellow"/>
        </w:rPr>
        <w:t>specific work</w:t>
      </w:r>
      <w:r w:rsidRPr="00A960D7">
        <w:t>].</w:t>
      </w:r>
    </w:p>
    <w:p w14:paraId="188CD47E" w14:textId="77777777" w:rsidR="00587214" w:rsidRPr="00A960D7" w:rsidRDefault="00587214" w:rsidP="008E0A83">
      <w:pPr>
        <w:pStyle w:val="level1"/>
        <w:numPr>
          <w:ilvl w:val="0"/>
          <w:numId w:val="0"/>
        </w:numPr>
        <w:ind w:left="709"/>
      </w:pPr>
      <w:r w:rsidRPr="00A960D7">
        <w:t>and all works relating to:</w:t>
      </w:r>
    </w:p>
    <w:p w14:paraId="6DC092E1" w14:textId="77777777" w:rsidR="00587214" w:rsidRPr="00A960D7" w:rsidRDefault="00587214" w:rsidP="00F11001">
      <w:pPr>
        <w:pStyle w:val="AllensHeading4"/>
        <w:numPr>
          <w:ilvl w:val="3"/>
          <w:numId w:val="50"/>
        </w:numPr>
        <w:tabs>
          <w:tab w:val="clear" w:pos="2126"/>
        </w:tabs>
        <w:ind w:left="1418" w:hanging="709"/>
      </w:pPr>
      <w:r w:rsidRPr="00A960D7">
        <w:t>[</w:t>
      </w:r>
      <w:r w:rsidRPr="00F11001">
        <w:rPr>
          <w:highlight w:val="yellow"/>
        </w:rPr>
        <w:t xml:space="preserve">insert </w:t>
      </w:r>
      <w:r w:rsidRPr="00505609">
        <w:rPr>
          <w:highlight w:val="yellow"/>
        </w:rPr>
        <w:t>details</w:t>
      </w:r>
      <w:r w:rsidRPr="009253A9">
        <w:rPr>
          <w:highlight w:val="yellow"/>
        </w:rPr>
        <w:t xml:space="preserve"> </w:t>
      </w:r>
      <w:r w:rsidRPr="00505609">
        <w:rPr>
          <w:highlight w:val="yellow"/>
        </w:rPr>
        <w:t xml:space="preserve">of </w:t>
      </w:r>
      <w:r w:rsidRPr="00A03FF0">
        <w:rPr>
          <w:highlight w:val="yellow"/>
        </w:rPr>
        <w:t>relevant area of work</w:t>
      </w:r>
      <w:r w:rsidRPr="00A960D7">
        <w:t>];</w:t>
      </w:r>
    </w:p>
    <w:p w14:paraId="0FCFB46B" w14:textId="77777777" w:rsidR="00587214" w:rsidRPr="00A960D7" w:rsidRDefault="00587214" w:rsidP="00F11001">
      <w:pPr>
        <w:pStyle w:val="AllensHeading4"/>
        <w:tabs>
          <w:tab w:val="clear" w:pos="2126"/>
        </w:tabs>
        <w:ind w:left="1418" w:hanging="709"/>
      </w:pPr>
      <w:r w:rsidRPr="00A960D7">
        <w:t>[</w:t>
      </w:r>
      <w:r w:rsidRPr="00AA09CA">
        <w:rPr>
          <w:highlight w:val="yellow"/>
        </w:rPr>
        <w:t xml:space="preserve">insert </w:t>
      </w:r>
      <w:r w:rsidRPr="00505609">
        <w:rPr>
          <w:highlight w:val="yellow"/>
        </w:rPr>
        <w:t>details</w:t>
      </w:r>
      <w:r w:rsidRPr="009253A9">
        <w:rPr>
          <w:highlight w:val="yellow"/>
        </w:rPr>
        <w:t xml:space="preserve"> </w:t>
      </w:r>
      <w:r w:rsidRPr="00505609">
        <w:rPr>
          <w:highlight w:val="yellow"/>
        </w:rPr>
        <w:t>o</w:t>
      </w:r>
      <w:r w:rsidRPr="00A03FF0">
        <w:rPr>
          <w:highlight w:val="yellow"/>
        </w:rPr>
        <w:t>f relevant area of work</w:t>
      </w:r>
      <w:r w:rsidRPr="00A960D7">
        <w:t>]; and</w:t>
      </w:r>
    </w:p>
    <w:p w14:paraId="2E4933AE" w14:textId="77777777" w:rsidR="00587214" w:rsidRPr="00A960D7" w:rsidRDefault="00587214" w:rsidP="00F11001">
      <w:pPr>
        <w:pStyle w:val="AllensHeading4"/>
        <w:tabs>
          <w:tab w:val="clear" w:pos="2126"/>
        </w:tabs>
        <w:ind w:left="1418" w:hanging="709"/>
      </w:pPr>
      <w:r w:rsidRPr="00A960D7">
        <w:t>[</w:t>
      </w:r>
      <w:r w:rsidRPr="00AA09CA">
        <w:rPr>
          <w:highlight w:val="yellow"/>
        </w:rPr>
        <w:t xml:space="preserve">insert </w:t>
      </w:r>
      <w:r w:rsidRPr="00505609">
        <w:rPr>
          <w:highlight w:val="yellow"/>
        </w:rPr>
        <w:t>details</w:t>
      </w:r>
      <w:r w:rsidRPr="009253A9">
        <w:rPr>
          <w:highlight w:val="yellow"/>
        </w:rPr>
        <w:t xml:space="preserve"> </w:t>
      </w:r>
      <w:r w:rsidRPr="00505609">
        <w:rPr>
          <w:highlight w:val="yellow"/>
        </w:rPr>
        <w:t>o</w:t>
      </w:r>
      <w:r w:rsidRPr="00A03FF0">
        <w:rPr>
          <w:highlight w:val="yellow"/>
        </w:rPr>
        <w:t>f relevant area of work</w:t>
      </w:r>
      <w:r w:rsidRPr="00A960D7">
        <w:t>].</w:t>
      </w:r>
    </w:p>
    <w:p w14:paraId="495066A3" w14:textId="77777777" w:rsidR="00587214" w:rsidRDefault="00587214" w:rsidP="00B05428">
      <w:r>
        <w:t>Date: _______________________________</w:t>
      </w:r>
    </w:p>
    <w:p w14:paraId="2C7E5F8C" w14:textId="77777777" w:rsidR="00587214" w:rsidRDefault="00587214" w:rsidP="00B05428">
      <w:r>
        <w:t>Signature: _______________________________</w:t>
      </w:r>
    </w:p>
    <w:p w14:paraId="3D05C834" w14:textId="77777777" w:rsidR="00587214" w:rsidRPr="00587B21" w:rsidRDefault="00587214" w:rsidP="00B05428">
      <w:r>
        <w:t>Print Name: _______________________________</w:t>
      </w:r>
    </w:p>
    <w:sectPr w:rsidR="00587214" w:rsidRPr="00587B21" w:rsidSect="005009EE">
      <w:headerReference w:type="even" r:id="rId12"/>
      <w:headerReference w:type="default" r:id="rId13"/>
      <w:footerReference w:type="even" r:id="rId14"/>
      <w:footerReference w:type="default" r:id="rId15"/>
      <w:headerReference w:type="first" r:id="rId16"/>
      <w:footerReference w:type="first" r:id="rId17"/>
      <w:pgSz w:w="11907" w:h="16839" w:code="9"/>
      <w:pgMar w:top="1701" w:right="1134" w:bottom="567" w:left="1418" w:header="284" w:footer="284" w:gutter="0"/>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4B7122" w14:textId="77777777" w:rsidR="000D1FD9" w:rsidRDefault="000D1FD9">
      <w:pPr>
        <w:spacing w:before="0" w:line="240" w:lineRule="auto"/>
      </w:pPr>
      <w:r>
        <w:separator/>
      </w:r>
    </w:p>
  </w:endnote>
  <w:endnote w:type="continuationSeparator" w:id="0">
    <w:p w14:paraId="601629B2" w14:textId="77777777" w:rsidR="000D1FD9" w:rsidRDefault="000D1FD9">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altName w:val="Arial"/>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6E195A" w14:textId="237781DB" w:rsidR="0050496C" w:rsidRDefault="0050496C">
    <w:pPr>
      <w:pStyle w:val="Footer"/>
      <w:jc w:val="right"/>
    </w:pPr>
  </w:p>
  <w:p w14:paraId="05CF7AD3" w14:textId="77777777" w:rsidR="0050496C" w:rsidRDefault="0050496C">
    <w:pPr>
      <w:pStyle w:val="Footer"/>
      <w:jc w:val="right"/>
      <w:rPr>
        <w:sz w:val="14"/>
        <w:szCs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2EBF7" w14:textId="77777777" w:rsidR="007B27C4" w:rsidRDefault="007B27C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89063242"/>
      <w:docPartObj>
        <w:docPartGallery w:val="Page Numbers (Bottom of Page)"/>
        <w:docPartUnique/>
      </w:docPartObj>
    </w:sdtPr>
    <w:sdtEndPr>
      <w:rPr>
        <w:noProof/>
      </w:rPr>
    </w:sdtEndPr>
    <w:sdtContent>
      <w:p w14:paraId="30C6DE81" w14:textId="4E99B916" w:rsidR="005009EE" w:rsidRDefault="005009EE">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6875215E" w14:textId="3CD15604" w:rsidR="00302E21" w:rsidRPr="005009EE" w:rsidRDefault="00302E21" w:rsidP="005009E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319502322"/>
      <w:docPartObj>
        <w:docPartGallery w:val="Page Numbers (Bottom of Page)"/>
        <w:docPartUnique/>
      </w:docPartObj>
    </w:sdtPr>
    <w:sdtEndPr>
      <w:rPr>
        <w:noProof/>
      </w:rPr>
    </w:sdtEndPr>
    <w:sdtContent>
      <w:p w14:paraId="54E2AE62" w14:textId="74262589" w:rsidR="005009EE" w:rsidRDefault="005009EE">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0FF07A6E" w14:textId="77777777" w:rsidR="007B27C4" w:rsidRDefault="007B27C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103A09" w14:textId="77777777" w:rsidR="000D1FD9" w:rsidRDefault="000D1FD9">
      <w:pPr>
        <w:spacing w:before="0" w:line="240" w:lineRule="auto"/>
      </w:pPr>
      <w:r>
        <w:separator/>
      </w:r>
    </w:p>
  </w:footnote>
  <w:footnote w:type="continuationSeparator" w:id="0">
    <w:p w14:paraId="4B2ACD6C" w14:textId="77777777" w:rsidR="000D1FD9" w:rsidRDefault="000D1FD9">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50496C" w:rsidRPr="0077043A" w14:paraId="79F0FC7D" w14:textId="77777777" w:rsidTr="00EF4A30">
      <w:trPr>
        <w:trHeight w:hRule="exact" w:val="900"/>
      </w:trPr>
      <w:tc>
        <w:tcPr>
          <w:tcW w:w="6946" w:type="dxa"/>
          <w:vAlign w:val="bottom"/>
        </w:tcPr>
        <w:p w14:paraId="1537A5EC" w14:textId="27CC1061" w:rsidR="0050496C" w:rsidRDefault="00790809" w:rsidP="00965727">
          <w:pPr>
            <w:pStyle w:val="HeaderTitle"/>
          </w:pPr>
          <w:r>
            <w:t>IP Assignment Deed</w:t>
          </w:r>
        </w:p>
      </w:tc>
      <w:tc>
        <w:tcPr>
          <w:tcW w:w="2410" w:type="dxa"/>
          <w:vAlign w:val="bottom"/>
        </w:tcPr>
        <w:p w14:paraId="12E518B1" w14:textId="39D309C9" w:rsidR="0050496C" w:rsidRPr="006A4582" w:rsidRDefault="000D1FD9" w:rsidP="00965727">
          <w:pPr>
            <w:jc w:val="center"/>
            <w:rPr>
              <w:rFonts w:ascii="Times New Roman" w:hAnsi="Times New Roman"/>
            </w:rPr>
          </w:pPr>
          <w:r>
            <w:rPr>
              <w:rFonts w:ascii="Times New Roman" w:hAnsi="Times New Roman"/>
              <w:noProof/>
            </w:rPr>
            <w:drawing>
              <wp:anchor distT="0" distB="0" distL="114300" distR="114300" simplePos="0" relativeHeight="251671552" behindDoc="1" locked="0" layoutInCell="1" allowOverlap="1" wp14:anchorId="702B2AAD" wp14:editId="5F4EE7EB">
                <wp:simplePos x="0" y="0"/>
                <wp:positionH relativeFrom="page">
                  <wp:posOffset>252095</wp:posOffset>
                </wp:positionH>
                <wp:positionV relativeFrom="page">
                  <wp:posOffset>133350</wp:posOffset>
                </wp:positionV>
                <wp:extent cx="1296000" cy="417600"/>
                <wp:effectExtent l="0" t="0" r="0" b="1905"/>
                <wp:wrapNone/>
                <wp:docPr id="1519128514"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2D133E79" w14:textId="7123FEE8" w:rsidR="0050496C" w:rsidRPr="00965727" w:rsidRDefault="0050496C" w:rsidP="009657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678223" w14:textId="5819CB04" w:rsidR="0050496C" w:rsidRDefault="0050496C">
    <w:pPr>
      <w:pStyle w:val="Header"/>
    </w:pPr>
    <w:r>
      <w:rPr>
        <w:color w:val="1F497D" w:themeColor="text2"/>
        <w:sz w:val="40"/>
        <w:szCs w:val="40"/>
      </w:rPr>
      <w:drawing>
        <wp:anchor distT="0" distB="0" distL="114300" distR="114300" simplePos="0" relativeHeight="251659264" behindDoc="1" locked="1" layoutInCell="1" allowOverlap="1" wp14:anchorId="6329F822" wp14:editId="6336626E">
          <wp:simplePos x="0" y="0"/>
          <wp:positionH relativeFrom="page">
            <wp:posOffset>-17145</wp:posOffset>
          </wp:positionH>
          <wp:positionV relativeFrom="page">
            <wp:posOffset>8890</wp:posOffset>
          </wp:positionV>
          <wp:extent cx="7552690" cy="10683240"/>
          <wp:effectExtent l="0" t="0" r="0" b="0"/>
          <wp:wrapNone/>
          <wp:docPr id="301993699" name="Picture 301993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993699" name="Picture 30199369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2690" cy="10683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D1FD9">
      <w:rPr>
        <w:color w:val="1F497D" w:themeColor="text2"/>
        <w:sz w:val="40"/>
        <w:szCs w:val="40"/>
      </w:rPr>
      <mc:AlternateContent>
        <mc:Choice Requires="wpg">
          <w:drawing>
            <wp:anchor distT="0" distB="0" distL="114300" distR="114300" simplePos="0" relativeHeight="251667456" behindDoc="0" locked="0" layoutInCell="1" allowOverlap="1" wp14:anchorId="708E3F54" wp14:editId="3E335EA2">
              <wp:simplePos x="0" y="0"/>
              <wp:positionH relativeFrom="page">
                <wp:posOffset>720090</wp:posOffset>
              </wp:positionH>
              <wp:positionV relativeFrom="page">
                <wp:posOffset>608330</wp:posOffset>
              </wp:positionV>
              <wp:extent cx="6163200" cy="597600"/>
              <wp:effectExtent l="0" t="0" r="0" b="0"/>
              <wp:wrapNone/>
              <wp:docPr id="461324094" name="Group 1"/>
              <wp:cNvGraphicFramePr/>
              <a:graphic xmlns:a="http://schemas.openxmlformats.org/drawingml/2006/main">
                <a:graphicData uri="http://schemas.microsoft.com/office/word/2010/wordprocessingGroup">
                  <wpg:wgp>
                    <wpg:cNvGrpSpPr/>
                    <wpg:grpSpPr>
                      <a:xfrm>
                        <a:off x="0" y="0"/>
                        <a:ext cx="6163200" cy="597600"/>
                        <a:chOff x="0" y="0"/>
                        <a:chExt cx="6164776" cy="597535"/>
                      </a:xfrm>
                    </wpg:grpSpPr>
                    <pic:pic xmlns:pic="http://schemas.openxmlformats.org/drawingml/2006/picture">
                      <pic:nvPicPr>
                        <pic:cNvPr id="366467849" name="Picture 893784307"/>
                        <pic:cNvPicPr>
                          <a:picLocks noChangeAspect="1"/>
                        </pic:cNvPicPr>
                      </pic:nvPicPr>
                      <pic:blipFill rotWithShape="1">
                        <a:blip r:embed="rId2">
                          <a:extLst>
                            <a:ext uri="{96DAC541-7B7A-43D3-8B79-37D633B846F1}">
                              <asvg:svgBlip xmlns:asvg="http://schemas.microsoft.com/office/drawing/2016/SVG/main" r:embed="rId3"/>
                            </a:ext>
                          </a:extLst>
                        </a:blip>
                        <a:srcRect t="16171" b="25921"/>
                        <a:stretch/>
                      </pic:blipFill>
                      <pic:spPr bwMode="auto">
                        <a:xfrm>
                          <a:off x="0" y="0"/>
                          <a:ext cx="1835785" cy="5975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22667868" name="9A04CE4634524E97BD4510D8D53BC7B1"/>
                        <pic:cNvPicPr>
                          <a:picLocks noChangeAspect="1"/>
                        </pic:cNvPicPr>
                      </pic:nvPicPr>
                      <pic:blipFill rotWithShape="1">
                        <a:blip r:embed="rId4">
                          <a:extLst>
                            <a:ext uri="{28A0092B-C50C-407E-A947-70E740481C1C}">
                              <a14:useLocalDpi xmlns:a14="http://schemas.microsoft.com/office/drawing/2010/main" val="0"/>
                            </a:ext>
                          </a:extLst>
                        </a:blip>
                        <a:srcRect t="15694" b="24621"/>
                        <a:stretch/>
                      </pic:blipFill>
                      <pic:spPr bwMode="auto">
                        <a:xfrm>
                          <a:off x="5316416" y="29308"/>
                          <a:ext cx="848360" cy="2514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AB01AD2" id="Group 1" o:spid="_x0000_s1026" style="position:absolute;margin-left:56.7pt;margin-top:47.9pt;width:485.3pt;height:47.05pt;z-index:251667456;mso-position-horizontal-relative:page;mso-position-vertical-relative:page;mso-width-relative:margin;mso-height-relative:margin" coordsize="61647,597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juE6AAAAAAAAAAAAAAAAAJaO4ToAAAAAAAAAAAAAAAAAlo7hOgAAAAAAAAAAAAAAAACW&#10;juE6AAAAAAAAAAAAAAAAAJaO4ToAAAAAAAAAAAAAAAAAlo7hOgAAAAAAAAAAAAAAAACWjuE6AAAA&#10;AAAAAAAAAAAAAJaO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93784307" o:spid="_x0000_s1027" type="#_x0000_t75" style="position:absolute;width:18357;height:5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">
                <v:imagedata r:id="rId5" o:title="" croptop="10598f" cropbottom="16988f"/>
              </v:shape>
              <v:shape id="9A04CE4634524E97BD4510D8D53BC7B1" o:spid="_x0000_s1028" type="#_x0000_t75" style="position:absolute;left:53164;top:293;width:8483;height:2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">
                <v:imagedata r:id="rId6" o:title="" croptop="10285f" cropbottom="16136f"/>
              </v:shape>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DE4983" w14:textId="77777777" w:rsidR="007B27C4" w:rsidRDefault="007B27C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790809" w:rsidRPr="0077043A" w14:paraId="178C0394" w14:textId="77777777" w:rsidTr="009D6D11">
      <w:trPr>
        <w:trHeight w:hRule="exact" w:val="900"/>
      </w:trPr>
      <w:tc>
        <w:tcPr>
          <w:tcW w:w="6946" w:type="dxa"/>
          <w:vAlign w:val="bottom"/>
        </w:tcPr>
        <w:p w14:paraId="6CB61166" w14:textId="77777777" w:rsidR="00790809" w:rsidRDefault="00790809" w:rsidP="00790809">
          <w:pPr>
            <w:pStyle w:val="HeaderTitle"/>
          </w:pPr>
          <w:r>
            <w:t>IP Assignment Deed</w:t>
          </w:r>
        </w:p>
      </w:tc>
      <w:tc>
        <w:tcPr>
          <w:tcW w:w="2410" w:type="dxa"/>
          <w:vAlign w:val="bottom"/>
        </w:tcPr>
        <w:p w14:paraId="1FC65A89" w14:textId="7B5D3FFC" w:rsidR="00790809" w:rsidRPr="006A4582" w:rsidRDefault="000D1FD9" w:rsidP="00790809">
          <w:pPr>
            <w:jc w:val="center"/>
            <w:rPr>
              <w:rFonts w:ascii="Times New Roman" w:hAnsi="Times New Roman"/>
            </w:rPr>
          </w:pPr>
          <w:r>
            <w:rPr>
              <w:rFonts w:ascii="Times New Roman" w:hAnsi="Times New Roman"/>
              <w:noProof/>
            </w:rPr>
            <w:drawing>
              <wp:anchor distT="0" distB="0" distL="114300" distR="114300" simplePos="0" relativeHeight="251675648" behindDoc="1" locked="0" layoutInCell="1" allowOverlap="1" wp14:anchorId="436CA075" wp14:editId="05CA3852">
                <wp:simplePos x="0" y="0"/>
                <wp:positionH relativeFrom="page">
                  <wp:posOffset>252095</wp:posOffset>
                </wp:positionH>
                <wp:positionV relativeFrom="page">
                  <wp:posOffset>133350</wp:posOffset>
                </wp:positionV>
                <wp:extent cx="1296000" cy="417600"/>
                <wp:effectExtent l="0" t="0" r="0" b="1905"/>
                <wp:wrapNone/>
                <wp:docPr id="1163537225"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7171F504" w14:textId="7A7526C5" w:rsidR="00790809" w:rsidRPr="00965727" w:rsidRDefault="00790809" w:rsidP="00790809">
    <w:pPr>
      <w:pStyle w:val="Header"/>
    </w:pPr>
  </w:p>
  <w:p w14:paraId="3BD199C2" w14:textId="77777777" w:rsidR="00174EBE" w:rsidRPr="00790809" w:rsidRDefault="00174EBE" w:rsidP="00790809">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790809" w:rsidRPr="0077043A" w14:paraId="3B44353E" w14:textId="77777777" w:rsidTr="009D6D11">
      <w:trPr>
        <w:trHeight w:hRule="exact" w:val="900"/>
      </w:trPr>
      <w:tc>
        <w:tcPr>
          <w:tcW w:w="6946" w:type="dxa"/>
          <w:vAlign w:val="bottom"/>
        </w:tcPr>
        <w:p w14:paraId="1441841D" w14:textId="77777777" w:rsidR="00790809" w:rsidRDefault="00790809" w:rsidP="00790809">
          <w:pPr>
            <w:pStyle w:val="HeaderTitle"/>
          </w:pPr>
          <w:r>
            <w:t>IP Assignment Deed</w:t>
          </w:r>
        </w:p>
      </w:tc>
      <w:tc>
        <w:tcPr>
          <w:tcW w:w="2410" w:type="dxa"/>
          <w:vAlign w:val="bottom"/>
        </w:tcPr>
        <w:p w14:paraId="30760901" w14:textId="7A56DC9A" w:rsidR="00790809" w:rsidRPr="006A4582" w:rsidRDefault="000D1FD9" w:rsidP="00790809">
          <w:pPr>
            <w:jc w:val="center"/>
            <w:rPr>
              <w:rFonts w:ascii="Times New Roman" w:hAnsi="Times New Roman"/>
            </w:rPr>
          </w:pPr>
          <w:r>
            <w:rPr>
              <w:rFonts w:ascii="Times New Roman" w:hAnsi="Times New Roman"/>
              <w:noProof/>
            </w:rPr>
            <w:drawing>
              <wp:anchor distT="0" distB="0" distL="114300" distR="114300" simplePos="0" relativeHeight="251673600" behindDoc="1" locked="0" layoutInCell="1" allowOverlap="1" wp14:anchorId="715A0BE9" wp14:editId="29E6130A">
                <wp:simplePos x="0" y="0"/>
                <wp:positionH relativeFrom="page">
                  <wp:posOffset>252095</wp:posOffset>
                </wp:positionH>
                <wp:positionV relativeFrom="page">
                  <wp:posOffset>133350</wp:posOffset>
                </wp:positionV>
                <wp:extent cx="1296000" cy="417600"/>
                <wp:effectExtent l="0" t="0" r="0" b="1905"/>
                <wp:wrapNone/>
                <wp:docPr id="2021312916"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42BB691C" w14:textId="1A1031E5" w:rsidR="00790809" w:rsidRPr="00965727" w:rsidRDefault="00790809" w:rsidP="0079080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91A9D"/>
    <w:multiLevelType w:val="multilevel"/>
    <w:tmpl w:val="7FF6701A"/>
    <w:lvl w:ilvl="0">
      <w:start w:val="1"/>
      <w:numFmt w:val="decimal"/>
      <w:pStyle w:val="level1"/>
      <w:lvlText w:val="%1"/>
      <w:lvlJc w:val="left"/>
      <w:pPr>
        <w:tabs>
          <w:tab w:val="num" w:pos="709"/>
        </w:tabs>
        <w:ind w:left="709" w:hanging="709"/>
      </w:pPr>
      <w:rPr>
        <w:rFonts w:hint="default"/>
      </w:rPr>
    </w:lvl>
    <w:lvl w:ilvl="1">
      <w:start w:val="1"/>
      <w:numFmt w:val="decimal"/>
      <w:pStyle w:val="level2"/>
      <w:lvlText w:val="%1.%2"/>
      <w:lvlJc w:val="left"/>
      <w:pPr>
        <w:tabs>
          <w:tab w:val="num" w:pos="709"/>
        </w:tabs>
        <w:ind w:left="709" w:hanging="709"/>
      </w:pPr>
      <w:rPr>
        <w:rFonts w:hint="default"/>
      </w:rPr>
    </w:lvl>
    <w:lvl w:ilvl="2">
      <w:start w:val="1"/>
      <w:numFmt w:val="lowerLetter"/>
      <w:pStyle w:val="level3"/>
      <w:lvlText w:val="(%3)"/>
      <w:lvlJc w:val="left"/>
      <w:pPr>
        <w:tabs>
          <w:tab w:val="num" w:pos="1418"/>
        </w:tabs>
        <w:ind w:left="1418" w:hanging="709"/>
      </w:pPr>
      <w:rPr>
        <w:rFonts w:hint="default"/>
      </w:rPr>
    </w:lvl>
    <w:lvl w:ilvl="3">
      <w:start w:val="1"/>
      <w:numFmt w:val="lowerRoman"/>
      <w:pStyle w:val="level4"/>
      <w:lvlText w:val="(%4)"/>
      <w:lvlJc w:val="left"/>
      <w:pPr>
        <w:tabs>
          <w:tab w:val="num" w:pos="2126"/>
        </w:tabs>
        <w:ind w:left="2126" w:hanging="708"/>
      </w:pPr>
      <w:rPr>
        <w:rFonts w:hint="default"/>
      </w:rPr>
    </w:lvl>
    <w:lvl w:ilvl="4">
      <w:start w:val="1"/>
      <w:numFmt w:val="upperLetter"/>
      <w:pStyle w:val="level5"/>
      <w:lvlText w:val="(%5)"/>
      <w:lvlJc w:val="left"/>
      <w:pPr>
        <w:tabs>
          <w:tab w:val="num" w:pos="2835"/>
        </w:tabs>
        <w:ind w:left="2835" w:hanging="709"/>
      </w:pPr>
      <w:rPr>
        <w:rFonts w:hint="default"/>
      </w:rPr>
    </w:lvl>
    <w:lvl w:ilvl="5">
      <w:start w:val="1"/>
      <w:numFmt w:val="decimal"/>
      <w:pStyle w:val="level6"/>
      <w:lvlText w:val="(%6)"/>
      <w:lvlJc w:val="left"/>
      <w:pPr>
        <w:tabs>
          <w:tab w:val="num" w:pos="3544"/>
        </w:tabs>
        <w:ind w:left="3544" w:hanging="709"/>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1" w15:restartNumberingAfterBreak="0">
    <w:nsid w:val="11494503"/>
    <w:multiLevelType w:val="hybridMultilevel"/>
    <w:tmpl w:val="F23ECFF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13DC1C0F"/>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15:restartNumberingAfterBreak="0">
    <w:nsid w:val="17F84944"/>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15:restartNumberingAfterBreak="0">
    <w:nsid w:val="1A9041AC"/>
    <w:multiLevelType w:val="multilevel"/>
    <w:tmpl w:val="CC02137E"/>
    <w:styleLink w:val="Style1"/>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lowerLetter"/>
      <w:lvlText w:val="(%3)"/>
      <w:lvlJc w:val="left"/>
      <w:pPr>
        <w:tabs>
          <w:tab w:val="num" w:pos="1418"/>
        </w:tabs>
        <w:ind w:left="1418" w:hanging="709"/>
      </w:pPr>
      <w:rPr>
        <w:rFonts w:hint="default"/>
      </w:rPr>
    </w:lvl>
    <w:lvl w:ilvl="3">
      <w:start w:val="1"/>
      <w:numFmt w:val="lowerRoman"/>
      <w:lvlText w:val="(%4)"/>
      <w:lvlJc w:val="left"/>
      <w:pPr>
        <w:tabs>
          <w:tab w:val="num" w:pos="1985"/>
        </w:tabs>
        <w:ind w:left="1985" w:hanging="708"/>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2"/>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5" w15:restartNumberingAfterBreak="0">
    <w:nsid w:val="1B8B580A"/>
    <w:multiLevelType w:val="hybridMultilevel"/>
    <w:tmpl w:val="740C765A"/>
    <w:lvl w:ilvl="0" w:tplc="0C090015">
      <w:start w:val="1"/>
      <w:numFmt w:val="upp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15:restartNumberingAfterBreak="0">
    <w:nsid w:val="1BB11BA4"/>
    <w:multiLevelType w:val="hybridMultilevel"/>
    <w:tmpl w:val="B5BA58C8"/>
    <w:lvl w:ilvl="0" w:tplc="62105652">
      <w:start w:val="1"/>
      <w:numFmt w:val="upp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1DC3709B"/>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1EEF7D42"/>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2A7866B6"/>
    <w:multiLevelType w:val="hybridMultilevel"/>
    <w:tmpl w:val="27343CB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316947CD"/>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320C33B3"/>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32DB2662"/>
    <w:multiLevelType w:val="multilevel"/>
    <w:tmpl w:val="A108549C"/>
    <w:lvl w:ilvl="0">
      <w:start w:val="1"/>
      <w:numFmt w:val="decimal"/>
      <w:pStyle w:val="GNLevel1"/>
      <w:lvlText w:val="%1"/>
      <w:lvlJc w:val="left"/>
      <w:pPr>
        <w:tabs>
          <w:tab w:val="num" w:pos="709"/>
        </w:tabs>
        <w:ind w:left="709" w:hanging="709"/>
      </w:pPr>
      <w:rPr>
        <w:rFonts w:hint="default"/>
      </w:rPr>
    </w:lvl>
    <w:lvl w:ilvl="1">
      <w:start w:val="1"/>
      <w:numFmt w:val="lowerLetter"/>
      <w:pStyle w:val="GNLevel2"/>
      <w:lvlText w:val="(%2)"/>
      <w:lvlJc w:val="left"/>
      <w:pPr>
        <w:tabs>
          <w:tab w:val="num" w:pos="1418"/>
        </w:tabs>
        <w:ind w:left="1418" w:hanging="709"/>
      </w:pPr>
      <w:rPr>
        <w:rFonts w:hint="default"/>
      </w:rPr>
    </w:lvl>
    <w:lvl w:ilvl="2">
      <w:start w:val="1"/>
      <w:numFmt w:val="lowerRoman"/>
      <w:pStyle w:val="GNLevel3"/>
      <w:lvlText w:val="(%3)"/>
      <w:lvlJc w:val="left"/>
      <w:pPr>
        <w:tabs>
          <w:tab w:val="num" w:pos="2126"/>
        </w:tabs>
        <w:ind w:left="2126" w:hanging="708"/>
      </w:pPr>
      <w:rPr>
        <w:rFonts w:hint="default"/>
      </w:rPr>
    </w:lvl>
    <w:lvl w:ilvl="3">
      <w:start w:val="1"/>
      <w:numFmt w:val="upperLetter"/>
      <w:pStyle w:val="GNLevel4"/>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13" w15:restartNumberingAfterBreak="0">
    <w:nsid w:val="3B11364A"/>
    <w:multiLevelType w:val="multilevel"/>
    <w:tmpl w:val="059EC99A"/>
    <w:lvl w:ilvl="0">
      <w:start w:val="1"/>
      <w:numFmt w:val="upperLetter"/>
      <w:suff w:val="nothing"/>
      <w:lvlText w:val="Annexure %1"/>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decimal"/>
      <w:lvlRestart w:val="1"/>
      <w:lvlText w:val="%3"/>
      <w:lvlJc w:val="left"/>
      <w:pPr>
        <w:tabs>
          <w:tab w:val="num" w:pos="709"/>
        </w:tabs>
        <w:ind w:left="709" w:hanging="709"/>
      </w:pPr>
      <w:rPr>
        <w:rFonts w:hint="default"/>
      </w:rPr>
    </w:lvl>
    <w:lvl w:ilvl="3">
      <w:start w:val="1"/>
      <w:numFmt w:val="decimal"/>
      <w:lvlText w:val="%3.%4"/>
      <w:lvlJc w:val="left"/>
      <w:pPr>
        <w:tabs>
          <w:tab w:val="num" w:pos="709"/>
        </w:tabs>
        <w:ind w:left="709" w:hanging="709"/>
      </w:pPr>
      <w:rPr>
        <w:rFonts w:hint="default"/>
      </w:rPr>
    </w:lvl>
    <w:lvl w:ilvl="4">
      <w:start w:val="1"/>
      <w:numFmt w:val="lowerLetter"/>
      <w:lvlText w:val="(%5)"/>
      <w:lvlJc w:val="left"/>
      <w:pPr>
        <w:tabs>
          <w:tab w:val="num" w:pos="1418"/>
        </w:tabs>
        <w:ind w:left="1418" w:hanging="709"/>
      </w:pPr>
      <w:rPr>
        <w:rFonts w:hint="default"/>
      </w:rPr>
    </w:lvl>
    <w:lvl w:ilvl="5">
      <w:start w:val="1"/>
      <w:numFmt w:val="lowerRoman"/>
      <w:lvlText w:val="(%6)"/>
      <w:lvlJc w:val="left"/>
      <w:pPr>
        <w:tabs>
          <w:tab w:val="num" w:pos="2126"/>
        </w:tabs>
        <w:ind w:left="2126" w:hanging="708"/>
      </w:pPr>
      <w:rPr>
        <w:rFonts w:hint="default"/>
      </w:rPr>
    </w:lvl>
    <w:lvl w:ilvl="6">
      <w:start w:val="1"/>
      <w:numFmt w:val="upperLetter"/>
      <w:lvlText w:val="(%7)"/>
      <w:lvlJc w:val="left"/>
      <w:pPr>
        <w:tabs>
          <w:tab w:val="num" w:pos="2835"/>
        </w:tabs>
        <w:ind w:left="2835" w:hanging="709"/>
      </w:pPr>
      <w:rPr>
        <w:rFonts w:hint="default"/>
      </w:rPr>
    </w:lvl>
    <w:lvl w:ilvl="7">
      <w:start w:val="1"/>
      <w:numFmt w:val="decimal"/>
      <w:lvlText w:val="(%8)"/>
      <w:lvlJc w:val="left"/>
      <w:pPr>
        <w:tabs>
          <w:tab w:val="num" w:pos="3544"/>
        </w:tabs>
        <w:ind w:left="3544" w:hanging="709"/>
      </w:pPr>
      <w:rPr>
        <w:rFonts w:hint="default"/>
      </w:rPr>
    </w:lvl>
    <w:lvl w:ilvl="8">
      <w:start w:val="1"/>
      <w:numFmt w:val="lowerRoman"/>
      <w:lvlText w:val="%9."/>
      <w:lvlJc w:val="left"/>
      <w:pPr>
        <w:tabs>
          <w:tab w:val="num" w:pos="3240"/>
        </w:tabs>
        <w:ind w:left="3240" w:hanging="360"/>
      </w:pPr>
      <w:rPr>
        <w:rFonts w:hint="default"/>
      </w:rPr>
    </w:lvl>
  </w:abstractNum>
  <w:abstractNum w:abstractNumId="14" w15:restartNumberingAfterBreak="0">
    <w:nsid w:val="3CA8400C"/>
    <w:multiLevelType w:val="singleLevel"/>
    <w:tmpl w:val="C6EE1BF2"/>
    <w:lvl w:ilvl="0">
      <w:start w:val="1"/>
      <w:numFmt w:val="bullet"/>
      <w:pStyle w:val="Bullet2"/>
      <w:lvlText w:val="•"/>
      <w:lvlJc w:val="left"/>
      <w:pPr>
        <w:tabs>
          <w:tab w:val="num" w:pos="1418"/>
        </w:tabs>
        <w:ind w:left="1418" w:hanging="709"/>
      </w:pPr>
      <w:rPr>
        <w:rFonts w:ascii="Garamond" w:hAnsi="Garamond" w:hint="default"/>
        <w:b w:val="0"/>
        <w:i w:val="0"/>
        <w:sz w:val="24"/>
      </w:rPr>
    </w:lvl>
  </w:abstractNum>
  <w:abstractNum w:abstractNumId="15" w15:restartNumberingAfterBreak="0">
    <w:nsid w:val="3D371933"/>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3D4F4F46"/>
    <w:multiLevelType w:val="hybridMultilevel"/>
    <w:tmpl w:val="F32A52E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3D5A7286"/>
    <w:multiLevelType w:val="multilevel"/>
    <w:tmpl w:val="ACAA78D6"/>
    <w:lvl w:ilvl="0">
      <w:start w:val="1"/>
      <w:numFmt w:val="decimal"/>
      <w:pStyle w:val="AllensHeading1"/>
      <w:lvlText w:val="%1"/>
      <w:lvlJc w:val="left"/>
      <w:pPr>
        <w:tabs>
          <w:tab w:val="num" w:pos="709"/>
        </w:tabs>
        <w:ind w:left="709" w:hanging="709"/>
      </w:pPr>
      <w:rPr>
        <w:rFonts w:hint="default"/>
      </w:rPr>
    </w:lvl>
    <w:lvl w:ilvl="1">
      <w:start w:val="1"/>
      <w:numFmt w:val="decimal"/>
      <w:pStyle w:val="AllensHeading2"/>
      <w:lvlText w:val="%1.%2"/>
      <w:lvlJc w:val="left"/>
      <w:pPr>
        <w:tabs>
          <w:tab w:val="num" w:pos="709"/>
        </w:tabs>
        <w:ind w:left="709" w:hanging="709"/>
      </w:pPr>
      <w:rPr>
        <w:rFonts w:hint="default"/>
      </w:rPr>
    </w:lvl>
    <w:lvl w:ilvl="2">
      <w:start w:val="1"/>
      <w:numFmt w:val="lowerLetter"/>
      <w:pStyle w:val="AllensHeading3"/>
      <w:lvlText w:val="(%3)"/>
      <w:lvlJc w:val="left"/>
      <w:pPr>
        <w:tabs>
          <w:tab w:val="num" w:pos="1418"/>
        </w:tabs>
        <w:ind w:left="1418" w:hanging="709"/>
      </w:pPr>
      <w:rPr>
        <w:rFonts w:hint="default"/>
      </w:rPr>
    </w:lvl>
    <w:lvl w:ilvl="3">
      <w:start w:val="1"/>
      <w:numFmt w:val="lowerRoman"/>
      <w:pStyle w:val="AllensHeading4"/>
      <w:lvlText w:val="(%4)"/>
      <w:lvlJc w:val="left"/>
      <w:pPr>
        <w:tabs>
          <w:tab w:val="num" w:pos="2126"/>
        </w:tabs>
        <w:ind w:left="2126" w:hanging="708"/>
      </w:pPr>
      <w:rPr>
        <w:rFonts w:hint="default"/>
      </w:rPr>
    </w:lvl>
    <w:lvl w:ilvl="4">
      <w:start w:val="1"/>
      <w:numFmt w:val="upperLetter"/>
      <w:pStyle w:val="AllensHeading5"/>
      <w:lvlText w:val="(%5)"/>
      <w:lvlJc w:val="left"/>
      <w:pPr>
        <w:tabs>
          <w:tab w:val="num" w:pos="2835"/>
        </w:tabs>
        <w:ind w:left="2835" w:hanging="709"/>
      </w:pPr>
      <w:rPr>
        <w:rFonts w:hint="default"/>
      </w:rPr>
    </w:lvl>
    <w:lvl w:ilvl="5">
      <w:start w:val="1"/>
      <w:numFmt w:val="decimal"/>
      <w:pStyle w:val="AllensHeading6"/>
      <w:lvlText w:val="(%6)"/>
      <w:lvlJc w:val="left"/>
      <w:pPr>
        <w:tabs>
          <w:tab w:val="num" w:pos="3544"/>
        </w:tabs>
        <w:ind w:left="3544" w:hanging="709"/>
      </w:pPr>
      <w:rPr>
        <w:rFonts w:hint="default"/>
      </w:rPr>
    </w:lvl>
    <w:lvl w:ilvl="6">
      <w:start w:val="2"/>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18" w15:restartNumberingAfterBreak="0">
    <w:nsid w:val="3D7E39C9"/>
    <w:multiLevelType w:val="multilevel"/>
    <w:tmpl w:val="EAAC60A0"/>
    <w:lvl w:ilvl="0">
      <w:start w:val="1"/>
      <w:numFmt w:val="decimal"/>
      <w:pStyle w:val="Schedule"/>
      <w:suff w:val="nothing"/>
      <w:lvlText w:val="Schedule %1"/>
      <w:lvlJc w:val="left"/>
      <w:pPr>
        <w:ind w:left="709" w:hanging="709"/>
      </w:pPr>
      <w:rPr>
        <w:rFonts w:hint="default"/>
      </w:rPr>
    </w:lvl>
    <w:lvl w:ilvl="1">
      <w:start w:val="1"/>
      <w:numFmt w:val="none"/>
      <w:pStyle w:val="ScheduleHeading"/>
      <w:suff w:val="nothing"/>
      <w:lvlText w:val=""/>
      <w:lvlJc w:val="left"/>
      <w:pPr>
        <w:ind w:left="709" w:hanging="709"/>
      </w:pPr>
      <w:rPr>
        <w:rFonts w:hint="default"/>
      </w:rPr>
    </w:lvl>
    <w:lvl w:ilvl="2">
      <w:start w:val="1"/>
      <w:numFmt w:val="decimal"/>
      <w:lvlRestart w:val="1"/>
      <w:pStyle w:val="Schedule1"/>
      <w:lvlText w:val="%3"/>
      <w:lvlJc w:val="left"/>
      <w:pPr>
        <w:tabs>
          <w:tab w:val="num" w:pos="709"/>
        </w:tabs>
        <w:ind w:left="709" w:hanging="709"/>
      </w:pPr>
      <w:rPr>
        <w:rFonts w:hint="default"/>
      </w:rPr>
    </w:lvl>
    <w:lvl w:ilvl="3">
      <w:start w:val="1"/>
      <w:numFmt w:val="decimal"/>
      <w:pStyle w:val="Schedule2"/>
      <w:lvlText w:val="%3.%4"/>
      <w:lvlJc w:val="left"/>
      <w:pPr>
        <w:tabs>
          <w:tab w:val="num" w:pos="709"/>
        </w:tabs>
        <w:ind w:left="709" w:hanging="709"/>
      </w:pPr>
      <w:rPr>
        <w:rFonts w:hint="default"/>
      </w:rPr>
    </w:lvl>
    <w:lvl w:ilvl="4">
      <w:start w:val="1"/>
      <w:numFmt w:val="lowerLetter"/>
      <w:pStyle w:val="Schedule3"/>
      <w:lvlText w:val="(%5)"/>
      <w:lvlJc w:val="left"/>
      <w:pPr>
        <w:tabs>
          <w:tab w:val="num" w:pos="1418"/>
        </w:tabs>
        <w:ind w:left="1418" w:hanging="709"/>
      </w:pPr>
      <w:rPr>
        <w:rFonts w:hint="default"/>
      </w:rPr>
    </w:lvl>
    <w:lvl w:ilvl="5">
      <w:start w:val="1"/>
      <w:numFmt w:val="lowerRoman"/>
      <w:pStyle w:val="Schedule4"/>
      <w:lvlText w:val="(%6)"/>
      <w:lvlJc w:val="left"/>
      <w:pPr>
        <w:tabs>
          <w:tab w:val="num" w:pos="2126"/>
        </w:tabs>
        <w:ind w:left="2126" w:hanging="708"/>
      </w:pPr>
      <w:rPr>
        <w:rFonts w:hint="default"/>
      </w:rPr>
    </w:lvl>
    <w:lvl w:ilvl="6">
      <w:start w:val="1"/>
      <w:numFmt w:val="upperLetter"/>
      <w:pStyle w:val="Schedule5"/>
      <w:lvlText w:val="(%7)"/>
      <w:lvlJc w:val="left"/>
      <w:pPr>
        <w:tabs>
          <w:tab w:val="num" w:pos="2835"/>
        </w:tabs>
        <w:ind w:left="2835" w:hanging="709"/>
      </w:pPr>
      <w:rPr>
        <w:rFonts w:hint="default"/>
      </w:rPr>
    </w:lvl>
    <w:lvl w:ilvl="7">
      <w:start w:val="1"/>
      <w:numFmt w:val="decimal"/>
      <w:pStyle w:val="Schedule6"/>
      <w:lvlText w:val="(%8)"/>
      <w:lvlJc w:val="left"/>
      <w:pPr>
        <w:tabs>
          <w:tab w:val="num" w:pos="3544"/>
        </w:tabs>
        <w:ind w:left="3544" w:hanging="709"/>
      </w:pPr>
      <w:rPr>
        <w:rFonts w:hint="default"/>
      </w:rPr>
    </w:lvl>
    <w:lvl w:ilvl="8">
      <w:start w:val="1"/>
      <w:numFmt w:val="decimal"/>
      <w:lvlText w:val="%1"/>
      <w:lvlJc w:val="left"/>
      <w:pPr>
        <w:tabs>
          <w:tab w:val="num" w:pos="6120"/>
        </w:tabs>
        <w:ind w:left="4320" w:hanging="1440"/>
      </w:pPr>
      <w:rPr>
        <w:rFonts w:hint="default"/>
      </w:rPr>
    </w:lvl>
  </w:abstractNum>
  <w:abstractNum w:abstractNumId="19" w15:restartNumberingAfterBreak="0">
    <w:nsid w:val="3DB50657"/>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3FF6050F"/>
    <w:multiLevelType w:val="multilevel"/>
    <w:tmpl w:val="5EB81EE2"/>
    <w:lvl w:ilvl="0">
      <w:start w:val="1"/>
      <w:numFmt w:val="none"/>
      <w:pStyle w:val="Definitions"/>
      <w:suff w:val="nothing"/>
      <w:lvlText w:val=""/>
      <w:lvlJc w:val="left"/>
      <w:pPr>
        <w:ind w:left="1418" w:hanging="709"/>
      </w:pPr>
      <w:rPr>
        <w:rFonts w:hint="default"/>
      </w:rPr>
    </w:lvl>
    <w:lvl w:ilvl="1">
      <w:start w:val="1"/>
      <w:numFmt w:val="lowerLetter"/>
      <w:pStyle w:val="Definitionsa"/>
      <w:lvlText w:val="(%2)"/>
      <w:lvlJc w:val="left"/>
      <w:pPr>
        <w:tabs>
          <w:tab w:val="num" w:pos="1418"/>
        </w:tabs>
        <w:ind w:left="1418" w:hanging="709"/>
      </w:pPr>
      <w:rPr>
        <w:rFonts w:hint="default"/>
      </w:rPr>
    </w:lvl>
    <w:lvl w:ilvl="2">
      <w:start w:val="1"/>
      <w:numFmt w:val="lowerRoman"/>
      <w:pStyle w:val="Definitionsi"/>
      <w:lvlText w:val="(%3)"/>
      <w:lvlJc w:val="left"/>
      <w:pPr>
        <w:tabs>
          <w:tab w:val="num" w:pos="2126"/>
        </w:tabs>
        <w:ind w:left="2126" w:hanging="708"/>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7"/>
      <w:lvlJc w:val="left"/>
      <w:pPr>
        <w:tabs>
          <w:tab w:val="num" w:pos="2520"/>
        </w:tabs>
        <w:ind w:left="2520" w:hanging="360"/>
      </w:pPr>
      <w:rPr>
        <w:rFonts w:hint="default"/>
      </w:rPr>
    </w:lvl>
    <w:lvl w:ilvl="7">
      <w:start w:val="1"/>
      <w:numFmt w:val="none"/>
      <w:lvlText w:val="%8"/>
      <w:lvlJc w:val="left"/>
      <w:pPr>
        <w:tabs>
          <w:tab w:val="num" w:pos="2880"/>
        </w:tabs>
        <w:ind w:left="2880" w:hanging="360"/>
      </w:pPr>
      <w:rPr>
        <w:rFonts w:hint="default"/>
      </w:rPr>
    </w:lvl>
    <w:lvl w:ilvl="8">
      <w:start w:val="1"/>
      <w:numFmt w:val="none"/>
      <w:lvlText w:val="%9"/>
      <w:lvlJc w:val="left"/>
      <w:pPr>
        <w:tabs>
          <w:tab w:val="num" w:pos="3240"/>
        </w:tabs>
        <w:ind w:left="3240" w:hanging="360"/>
      </w:pPr>
      <w:rPr>
        <w:rFonts w:hint="default"/>
      </w:rPr>
    </w:lvl>
  </w:abstractNum>
  <w:abstractNum w:abstractNumId="21" w15:restartNumberingAfterBreak="0">
    <w:nsid w:val="482B5F0D"/>
    <w:multiLevelType w:val="hybridMultilevel"/>
    <w:tmpl w:val="CF463BC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15:restartNumberingAfterBreak="0">
    <w:nsid w:val="4EB40ABD"/>
    <w:multiLevelType w:val="singleLevel"/>
    <w:tmpl w:val="78BC41CC"/>
    <w:lvl w:ilvl="0">
      <w:start w:val="1"/>
      <w:numFmt w:val="bullet"/>
      <w:pStyle w:val="Bullet3"/>
      <w:lvlText w:val="•"/>
      <w:lvlJc w:val="left"/>
      <w:pPr>
        <w:tabs>
          <w:tab w:val="num" w:pos="2126"/>
        </w:tabs>
        <w:ind w:left="2126" w:hanging="708"/>
      </w:pPr>
      <w:rPr>
        <w:rFonts w:ascii="Garamond" w:hAnsi="Garamond" w:hint="default"/>
        <w:b w:val="0"/>
        <w:i w:val="0"/>
        <w:sz w:val="24"/>
      </w:rPr>
    </w:lvl>
  </w:abstractNum>
  <w:abstractNum w:abstractNumId="23" w15:restartNumberingAfterBreak="0">
    <w:nsid w:val="590F6D37"/>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5E152642"/>
    <w:multiLevelType w:val="hybridMultilevel"/>
    <w:tmpl w:val="5E4604C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15:restartNumberingAfterBreak="0">
    <w:nsid w:val="60AE30AC"/>
    <w:multiLevelType w:val="singleLevel"/>
    <w:tmpl w:val="2E64F6FA"/>
    <w:lvl w:ilvl="0">
      <w:start w:val="1"/>
      <w:numFmt w:val="decimal"/>
      <w:lvlText w:val="%1"/>
      <w:lvlJc w:val="left"/>
      <w:pPr>
        <w:ind w:left="644" w:hanging="360"/>
      </w:pPr>
      <w:rPr>
        <w:rFonts w:hint="default"/>
      </w:rPr>
    </w:lvl>
  </w:abstractNum>
  <w:abstractNum w:abstractNumId="26" w15:restartNumberingAfterBreak="0">
    <w:nsid w:val="63D52748"/>
    <w:multiLevelType w:val="hybridMultilevel"/>
    <w:tmpl w:val="7D023F86"/>
    <w:lvl w:ilvl="0" w:tplc="0C09000F">
      <w:start w:val="1"/>
      <w:numFmt w:val="decimal"/>
      <w:lvlText w:val="%1."/>
      <w:lvlJc w:val="left"/>
      <w:pPr>
        <w:ind w:left="775" w:hanging="360"/>
      </w:pPr>
    </w:lvl>
    <w:lvl w:ilvl="1" w:tplc="0C090019" w:tentative="1">
      <w:start w:val="1"/>
      <w:numFmt w:val="lowerLetter"/>
      <w:lvlText w:val="%2."/>
      <w:lvlJc w:val="left"/>
      <w:pPr>
        <w:ind w:left="1495" w:hanging="360"/>
      </w:pPr>
    </w:lvl>
    <w:lvl w:ilvl="2" w:tplc="0C09001B" w:tentative="1">
      <w:start w:val="1"/>
      <w:numFmt w:val="lowerRoman"/>
      <w:lvlText w:val="%3."/>
      <w:lvlJc w:val="right"/>
      <w:pPr>
        <w:ind w:left="2215" w:hanging="180"/>
      </w:pPr>
    </w:lvl>
    <w:lvl w:ilvl="3" w:tplc="0C09000F" w:tentative="1">
      <w:start w:val="1"/>
      <w:numFmt w:val="decimal"/>
      <w:lvlText w:val="%4."/>
      <w:lvlJc w:val="left"/>
      <w:pPr>
        <w:ind w:left="2935" w:hanging="360"/>
      </w:pPr>
    </w:lvl>
    <w:lvl w:ilvl="4" w:tplc="0C090019" w:tentative="1">
      <w:start w:val="1"/>
      <w:numFmt w:val="lowerLetter"/>
      <w:lvlText w:val="%5."/>
      <w:lvlJc w:val="left"/>
      <w:pPr>
        <w:ind w:left="3655" w:hanging="360"/>
      </w:pPr>
    </w:lvl>
    <w:lvl w:ilvl="5" w:tplc="0C09001B" w:tentative="1">
      <w:start w:val="1"/>
      <w:numFmt w:val="lowerRoman"/>
      <w:lvlText w:val="%6."/>
      <w:lvlJc w:val="right"/>
      <w:pPr>
        <w:ind w:left="4375" w:hanging="180"/>
      </w:pPr>
    </w:lvl>
    <w:lvl w:ilvl="6" w:tplc="0C09000F" w:tentative="1">
      <w:start w:val="1"/>
      <w:numFmt w:val="decimal"/>
      <w:lvlText w:val="%7."/>
      <w:lvlJc w:val="left"/>
      <w:pPr>
        <w:ind w:left="5095" w:hanging="360"/>
      </w:pPr>
    </w:lvl>
    <w:lvl w:ilvl="7" w:tplc="0C090019" w:tentative="1">
      <w:start w:val="1"/>
      <w:numFmt w:val="lowerLetter"/>
      <w:lvlText w:val="%8."/>
      <w:lvlJc w:val="left"/>
      <w:pPr>
        <w:ind w:left="5815" w:hanging="360"/>
      </w:pPr>
    </w:lvl>
    <w:lvl w:ilvl="8" w:tplc="0C09001B" w:tentative="1">
      <w:start w:val="1"/>
      <w:numFmt w:val="lowerRoman"/>
      <w:lvlText w:val="%9."/>
      <w:lvlJc w:val="right"/>
      <w:pPr>
        <w:ind w:left="6535" w:hanging="180"/>
      </w:pPr>
    </w:lvl>
  </w:abstractNum>
  <w:abstractNum w:abstractNumId="27" w15:restartNumberingAfterBreak="0">
    <w:nsid w:val="67B13928"/>
    <w:multiLevelType w:val="multilevel"/>
    <w:tmpl w:val="D13A43C2"/>
    <w:lvl w:ilvl="0">
      <w:start w:val="1"/>
      <w:numFmt w:val="decimal"/>
      <w:pStyle w:val="GNHeading"/>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709"/>
        </w:tabs>
        <w:ind w:left="709" w:hanging="709"/>
      </w:pPr>
      <w:rPr>
        <w:rFonts w:hint="default"/>
      </w:rPr>
    </w:lvl>
    <w:lvl w:ilvl="4">
      <w:start w:val="1"/>
      <w:numFmt w:val="lowerRoman"/>
      <w:lvlText w:val="(%5)"/>
      <w:lvlJc w:val="left"/>
      <w:pPr>
        <w:tabs>
          <w:tab w:val="num" w:pos="2126"/>
        </w:tabs>
        <w:ind w:left="2126" w:hanging="708"/>
      </w:pPr>
      <w:rPr>
        <w:rFonts w:hint="default"/>
      </w:rPr>
    </w:lvl>
    <w:lvl w:ilvl="5">
      <w:start w:val="1"/>
      <w:numFmt w:val="decimal"/>
      <w:lvlText w:val="(%6)"/>
      <w:lvlJc w:val="left"/>
      <w:pPr>
        <w:tabs>
          <w:tab w:val="num" w:pos="2835"/>
        </w:tabs>
        <w:ind w:left="2835"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28" w15:restartNumberingAfterBreak="0">
    <w:nsid w:val="6A8705F5"/>
    <w:multiLevelType w:val="singleLevel"/>
    <w:tmpl w:val="59C68478"/>
    <w:lvl w:ilvl="0">
      <w:start w:val="1"/>
      <w:numFmt w:val="upperLetter"/>
      <w:lvlText w:val="%1"/>
      <w:lvlJc w:val="left"/>
      <w:pPr>
        <w:tabs>
          <w:tab w:val="num" w:pos="644"/>
        </w:tabs>
        <w:ind w:firstLine="284"/>
      </w:pPr>
    </w:lvl>
  </w:abstractNum>
  <w:abstractNum w:abstractNumId="29" w15:restartNumberingAfterBreak="0">
    <w:nsid w:val="6AD24AAA"/>
    <w:multiLevelType w:val="singleLevel"/>
    <w:tmpl w:val="D6DE9F28"/>
    <w:lvl w:ilvl="0">
      <w:start w:val="1"/>
      <w:numFmt w:val="bullet"/>
      <w:pStyle w:val="GNBullet"/>
      <w:lvlText w:val="•"/>
      <w:lvlJc w:val="left"/>
      <w:pPr>
        <w:tabs>
          <w:tab w:val="num" w:pos="709"/>
        </w:tabs>
        <w:ind w:left="709" w:hanging="709"/>
      </w:pPr>
      <w:rPr>
        <w:rFonts w:ascii="Garamond" w:hAnsi="Garamond" w:hint="default"/>
        <w:b w:val="0"/>
        <w:i w:val="0"/>
        <w:vanish/>
        <w:sz w:val="24"/>
      </w:rPr>
    </w:lvl>
  </w:abstractNum>
  <w:abstractNum w:abstractNumId="30" w15:restartNumberingAfterBreak="0">
    <w:nsid w:val="6F8B6876"/>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70A8249E"/>
    <w:multiLevelType w:val="singleLevel"/>
    <w:tmpl w:val="481A5C1A"/>
    <w:lvl w:ilvl="0">
      <w:start w:val="1"/>
      <w:numFmt w:val="bullet"/>
      <w:pStyle w:val="Bullet1"/>
      <w:lvlText w:val="•"/>
      <w:lvlJc w:val="left"/>
      <w:pPr>
        <w:tabs>
          <w:tab w:val="num" w:pos="709"/>
        </w:tabs>
        <w:ind w:left="709" w:hanging="709"/>
      </w:pPr>
      <w:rPr>
        <w:rFonts w:ascii="Garamond" w:hAnsi="Garamond" w:hint="default"/>
        <w:b w:val="0"/>
        <w:i w:val="0"/>
        <w:sz w:val="24"/>
      </w:rPr>
    </w:lvl>
  </w:abstractNum>
  <w:abstractNum w:abstractNumId="32" w15:restartNumberingAfterBreak="0">
    <w:nsid w:val="71C1515A"/>
    <w:multiLevelType w:val="multilevel"/>
    <w:tmpl w:val="25DE3DB0"/>
    <w:lvl w:ilvl="0">
      <w:start w:val="1"/>
      <w:numFmt w:val="decimal"/>
      <w:lvlText w:val="%1."/>
      <w:lvlJc w:val="left"/>
      <w:pPr>
        <w:tabs>
          <w:tab w:val="num" w:pos="709"/>
        </w:tabs>
        <w:ind w:left="709" w:hanging="709"/>
      </w:pPr>
    </w:lvl>
    <w:lvl w:ilvl="1">
      <w:start w:val="1"/>
      <w:numFmt w:val="decimal"/>
      <w:lvlText w:val="%1.%2"/>
      <w:lvlJc w:val="left"/>
      <w:pPr>
        <w:tabs>
          <w:tab w:val="num" w:pos="709"/>
        </w:tabs>
        <w:ind w:left="709" w:hanging="709"/>
      </w:pPr>
    </w:lvl>
    <w:lvl w:ilvl="2">
      <w:start w:val="1"/>
      <w:numFmt w:val="lowerLetter"/>
      <w:lvlText w:val="(%3)"/>
      <w:lvlJc w:val="left"/>
      <w:pPr>
        <w:tabs>
          <w:tab w:val="num" w:pos="1418"/>
        </w:tabs>
        <w:ind w:left="1418" w:hanging="709"/>
      </w:pPr>
    </w:lvl>
    <w:lvl w:ilvl="3">
      <w:start w:val="1"/>
      <w:numFmt w:val="lowerRoman"/>
      <w:lvlText w:val="(%4)"/>
      <w:lvlJc w:val="left"/>
      <w:pPr>
        <w:tabs>
          <w:tab w:val="num" w:pos="2126"/>
        </w:tabs>
        <w:ind w:left="2126" w:hanging="708"/>
      </w:pPr>
    </w:lvl>
    <w:lvl w:ilvl="4">
      <w:start w:val="1"/>
      <w:numFmt w:val="upperLetter"/>
      <w:lvlText w:val="(%5)"/>
      <w:lvlJc w:val="left"/>
      <w:pPr>
        <w:tabs>
          <w:tab w:val="num" w:pos="2835"/>
        </w:tabs>
        <w:ind w:left="2835" w:hanging="709"/>
      </w:pPr>
    </w:lvl>
    <w:lvl w:ilvl="5">
      <w:start w:val="1"/>
      <w:numFmt w:val="decimal"/>
      <w:lvlText w:val="(%6)"/>
      <w:lvlJc w:val="left"/>
      <w:pPr>
        <w:tabs>
          <w:tab w:val="num" w:pos="3544"/>
        </w:tabs>
        <w:ind w:left="3544" w:hanging="709"/>
      </w:pPr>
    </w:lvl>
    <w:lvl w:ilvl="6">
      <w:start w:val="1"/>
      <w:numFmt w:val="none"/>
      <w:lvlText w:val=""/>
      <w:lvlJc w:val="left"/>
      <w:pPr>
        <w:tabs>
          <w:tab w:val="num" w:pos="3402"/>
        </w:tabs>
        <w:ind w:left="3402" w:hanging="567"/>
      </w:pPr>
    </w:lvl>
    <w:lvl w:ilvl="7">
      <w:start w:val="1"/>
      <w:numFmt w:val="none"/>
      <w:lvlText w:val=""/>
      <w:lvlJc w:val="left"/>
      <w:pPr>
        <w:tabs>
          <w:tab w:val="num" w:pos="3402"/>
        </w:tabs>
        <w:ind w:left="3402" w:hanging="567"/>
      </w:pPr>
    </w:lvl>
    <w:lvl w:ilvl="8">
      <w:start w:val="1"/>
      <w:numFmt w:val="none"/>
      <w:lvlText w:val=""/>
      <w:lvlJc w:val="left"/>
      <w:pPr>
        <w:tabs>
          <w:tab w:val="num" w:pos="3402"/>
        </w:tabs>
        <w:ind w:left="3402" w:hanging="567"/>
      </w:pPr>
    </w:lvl>
  </w:abstractNum>
  <w:abstractNum w:abstractNumId="33" w15:restartNumberingAfterBreak="0">
    <w:nsid w:val="757A0F3E"/>
    <w:multiLevelType w:val="multilevel"/>
    <w:tmpl w:val="CC02137E"/>
    <w:numStyleLink w:val="Style1"/>
  </w:abstractNum>
  <w:abstractNum w:abstractNumId="34" w15:restartNumberingAfterBreak="0">
    <w:nsid w:val="7C3E3515"/>
    <w:multiLevelType w:val="singleLevel"/>
    <w:tmpl w:val="0C09000F"/>
    <w:lvl w:ilvl="0">
      <w:start w:val="1"/>
      <w:numFmt w:val="decimal"/>
      <w:lvlText w:val="%1."/>
      <w:lvlJc w:val="left"/>
      <w:pPr>
        <w:tabs>
          <w:tab w:val="num" w:pos="360"/>
        </w:tabs>
        <w:ind w:left="360" w:hanging="360"/>
      </w:pPr>
    </w:lvl>
  </w:abstractNum>
  <w:abstractNum w:abstractNumId="35" w15:restartNumberingAfterBreak="0">
    <w:nsid w:val="7CC848C5"/>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16cid:durableId="749041056">
    <w:abstractNumId w:val="31"/>
  </w:num>
  <w:num w:numId="2" w16cid:durableId="1973703451">
    <w:abstractNumId w:val="14"/>
  </w:num>
  <w:num w:numId="3" w16cid:durableId="754668935">
    <w:abstractNumId w:val="22"/>
  </w:num>
  <w:num w:numId="4" w16cid:durableId="1054546693">
    <w:abstractNumId w:val="12"/>
  </w:num>
  <w:num w:numId="5" w16cid:durableId="81999148">
    <w:abstractNumId w:val="29"/>
  </w:num>
  <w:num w:numId="6" w16cid:durableId="20782421">
    <w:abstractNumId w:val="18"/>
  </w:num>
  <w:num w:numId="7" w16cid:durableId="99686595">
    <w:abstractNumId w:val="13"/>
  </w:num>
  <w:num w:numId="8" w16cid:durableId="782267976">
    <w:abstractNumId w:val="27"/>
  </w:num>
  <w:num w:numId="9" w16cid:durableId="174459244">
    <w:abstractNumId w:val="0"/>
  </w:num>
  <w:num w:numId="10" w16cid:durableId="1692150492">
    <w:abstractNumId w:val="17"/>
  </w:num>
  <w:num w:numId="11" w16cid:durableId="631327043">
    <w:abstractNumId w:val="20"/>
  </w:num>
  <w:num w:numId="12" w16cid:durableId="2133938363">
    <w:abstractNumId w:val="34"/>
  </w:num>
  <w:num w:numId="13" w16cid:durableId="382337391">
    <w:abstractNumId w:val="23"/>
  </w:num>
  <w:num w:numId="14" w16cid:durableId="1171599446">
    <w:abstractNumId w:val="2"/>
  </w:num>
  <w:num w:numId="15" w16cid:durableId="1601835353">
    <w:abstractNumId w:val="19"/>
  </w:num>
  <w:num w:numId="16" w16cid:durableId="936712426">
    <w:abstractNumId w:val="15"/>
  </w:num>
  <w:num w:numId="17" w16cid:durableId="1546259382">
    <w:abstractNumId w:val="7"/>
  </w:num>
  <w:num w:numId="18" w16cid:durableId="37241568">
    <w:abstractNumId w:val="30"/>
  </w:num>
  <w:num w:numId="19" w16cid:durableId="1491630635">
    <w:abstractNumId w:val="11"/>
  </w:num>
  <w:num w:numId="20" w16cid:durableId="586772507">
    <w:abstractNumId w:val="3"/>
  </w:num>
  <w:num w:numId="21" w16cid:durableId="52704974">
    <w:abstractNumId w:val="35"/>
  </w:num>
  <w:num w:numId="22" w16cid:durableId="1661273509">
    <w:abstractNumId w:val="8"/>
  </w:num>
  <w:num w:numId="23" w16cid:durableId="911155798">
    <w:abstractNumId w:val="10"/>
  </w:num>
  <w:num w:numId="24" w16cid:durableId="109668645">
    <w:abstractNumId w:val="25"/>
  </w:num>
  <w:num w:numId="25" w16cid:durableId="1750347277">
    <w:abstractNumId w:val="28"/>
  </w:num>
  <w:num w:numId="26" w16cid:durableId="275718769">
    <w:abstractNumId w:val="32"/>
  </w:num>
  <w:num w:numId="27" w16cid:durableId="542403459">
    <w:abstractNumId w:val="24"/>
  </w:num>
  <w:num w:numId="28" w16cid:durableId="1414859506">
    <w:abstractNumId w:val="1"/>
  </w:num>
  <w:num w:numId="29" w16cid:durableId="1932084694">
    <w:abstractNumId w:val="17"/>
  </w:num>
  <w:num w:numId="30" w16cid:durableId="1299145878">
    <w:abstractNumId w:val="21"/>
  </w:num>
  <w:num w:numId="31" w16cid:durableId="1009018383">
    <w:abstractNumId w:val="26"/>
  </w:num>
  <w:num w:numId="32" w16cid:durableId="506991393">
    <w:abstractNumId w:val="9"/>
  </w:num>
  <w:num w:numId="33" w16cid:durableId="199498420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34" w16cid:durableId="5418660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35" w16cid:durableId="859009640">
    <w:abstractNumId w:val="17"/>
  </w:num>
  <w:num w:numId="36" w16cid:durableId="1751929076">
    <w:abstractNumId w:val="0"/>
  </w:num>
  <w:num w:numId="37" w16cid:durableId="1532300932">
    <w:abstractNumId w:val="0"/>
  </w:num>
  <w:num w:numId="38" w16cid:durableId="1185825266">
    <w:abstractNumId w:val="0"/>
  </w:num>
  <w:num w:numId="39" w16cid:durableId="9170888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067728658">
    <w:abstractNumId w:val="0"/>
  </w:num>
  <w:num w:numId="41" w16cid:durableId="183031977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42" w16cid:durableId="1123960530">
    <w:abstractNumId w:val="17"/>
  </w:num>
  <w:num w:numId="43" w16cid:durableId="376004003">
    <w:abstractNumId w:val="20"/>
  </w:num>
  <w:num w:numId="44" w16cid:durableId="1810777331">
    <w:abstractNumId w:val="16"/>
  </w:num>
  <w:num w:numId="45" w16cid:durableId="1781752644">
    <w:abstractNumId w:val="6"/>
  </w:num>
  <w:num w:numId="46" w16cid:durableId="614871125">
    <w:abstractNumId w:val="5"/>
  </w:num>
  <w:num w:numId="47" w16cid:durableId="985203224">
    <w:abstractNumId w:val="4"/>
  </w:num>
  <w:num w:numId="48" w16cid:durableId="1457990553">
    <w:abstractNumId w:val="33"/>
  </w:num>
  <w:num w:numId="49" w16cid:durableId="205947756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50" w16cid:durableId="17609822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51" w16cid:durableId="4248052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52" w16cid:durableId="1076634894">
    <w:abstractNumId w:val="17"/>
  </w:num>
  <w:num w:numId="53" w16cid:durableId="1648247378">
    <w:abstractNumId w:val="17"/>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SystemFonts/>
  <w:proofState w:spelling="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styleLockTheme/>
  <w:styleLockQFSet/>
  <w:defaultTabStop w:val="709"/>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AR_SetUpdateStylesOnOpen" w:val="0"/>
    <w:docVar w:name="AAR_SetZoomPercentage" w:val="108"/>
    <w:docVar w:name="Allens_HasNewBranding" w:val="-1"/>
    <w:docVar w:name="OldFldsRemoved" w:val="-1"/>
  </w:docVars>
  <w:rsids>
    <w:rsidRoot w:val="000D477D"/>
    <w:rsid w:val="000002B6"/>
    <w:rsid w:val="00000C11"/>
    <w:rsid w:val="000042E7"/>
    <w:rsid w:val="00004594"/>
    <w:rsid w:val="00006574"/>
    <w:rsid w:val="00006AF3"/>
    <w:rsid w:val="00007CD4"/>
    <w:rsid w:val="0001018C"/>
    <w:rsid w:val="00013DCA"/>
    <w:rsid w:val="00014E99"/>
    <w:rsid w:val="000225A9"/>
    <w:rsid w:val="00022639"/>
    <w:rsid w:val="00023C85"/>
    <w:rsid w:val="00023EE7"/>
    <w:rsid w:val="00026FDB"/>
    <w:rsid w:val="00027458"/>
    <w:rsid w:val="00030F9C"/>
    <w:rsid w:val="00031ACF"/>
    <w:rsid w:val="0004403D"/>
    <w:rsid w:val="0004577F"/>
    <w:rsid w:val="0004751F"/>
    <w:rsid w:val="00057CAE"/>
    <w:rsid w:val="00064717"/>
    <w:rsid w:val="00064A93"/>
    <w:rsid w:val="00070BF5"/>
    <w:rsid w:val="000761B1"/>
    <w:rsid w:val="00076F05"/>
    <w:rsid w:val="00080247"/>
    <w:rsid w:val="00081B21"/>
    <w:rsid w:val="00083A8B"/>
    <w:rsid w:val="00085392"/>
    <w:rsid w:val="00086CB7"/>
    <w:rsid w:val="000872BD"/>
    <w:rsid w:val="000A00CD"/>
    <w:rsid w:val="000A2618"/>
    <w:rsid w:val="000B00AF"/>
    <w:rsid w:val="000B0FCA"/>
    <w:rsid w:val="000B37B8"/>
    <w:rsid w:val="000B69C7"/>
    <w:rsid w:val="000B78A7"/>
    <w:rsid w:val="000C0CF7"/>
    <w:rsid w:val="000C1537"/>
    <w:rsid w:val="000C6D03"/>
    <w:rsid w:val="000D1FD9"/>
    <w:rsid w:val="000D477D"/>
    <w:rsid w:val="000D506D"/>
    <w:rsid w:val="000D6A7D"/>
    <w:rsid w:val="000E34AD"/>
    <w:rsid w:val="000E46B2"/>
    <w:rsid w:val="000F0353"/>
    <w:rsid w:val="000F09C9"/>
    <w:rsid w:val="000F3604"/>
    <w:rsid w:val="00101D9A"/>
    <w:rsid w:val="0010236D"/>
    <w:rsid w:val="001048C3"/>
    <w:rsid w:val="00104B55"/>
    <w:rsid w:val="0010654A"/>
    <w:rsid w:val="0010656C"/>
    <w:rsid w:val="0010725B"/>
    <w:rsid w:val="00110286"/>
    <w:rsid w:val="00111576"/>
    <w:rsid w:val="00112A3F"/>
    <w:rsid w:val="00112E3C"/>
    <w:rsid w:val="00113041"/>
    <w:rsid w:val="00114436"/>
    <w:rsid w:val="001150F5"/>
    <w:rsid w:val="00116341"/>
    <w:rsid w:val="0012313A"/>
    <w:rsid w:val="00124A0F"/>
    <w:rsid w:val="00127AE2"/>
    <w:rsid w:val="00133615"/>
    <w:rsid w:val="00134058"/>
    <w:rsid w:val="00135BF4"/>
    <w:rsid w:val="00145742"/>
    <w:rsid w:val="00146179"/>
    <w:rsid w:val="00146955"/>
    <w:rsid w:val="00147476"/>
    <w:rsid w:val="00151100"/>
    <w:rsid w:val="0015241C"/>
    <w:rsid w:val="001543FE"/>
    <w:rsid w:val="001568B7"/>
    <w:rsid w:val="0015748D"/>
    <w:rsid w:val="00160862"/>
    <w:rsid w:val="00160C3E"/>
    <w:rsid w:val="001610F1"/>
    <w:rsid w:val="00163C93"/>
    <w:rsid w:val="00164986"/>
    <w:rsid w:val="00165B78"/>
    <w:rsid w:val="001665DC"/>
    <w:rsid w:val="001679EE"/>
    <w:rsid w:val="00172D92"/>
    <w:rsid w:val="00174EBE"/>
    <w:rsid w:val="00181888"/>
    <w:rsid w:val="00181F30"/>
    <w:rsid w:val="00186C51"/>
    <w:rsid w:val="00195A1E"/>
    <w:rsid w:val="00196451"/>
    <w:rsid w:val="001A30DE"/>
    <w:rsid w:val="001A3A46"/>
    <w:rsid w:val="001A5C85"/>
    <w:rsid w:val="001A7D36"/>
    <w:rsid w:val="001B0185"/>
    <w:rsid w:val="001B2BB5"/>
    <w:rsid w:val="001B6A14"/>
    <w:rsid w:val="001B6FD2"/>
    <w:rsid w:val="001C0D4B"/>
    <w:rsid w:val="001C190E"/>
    <w:rsid w:val="001C428F"/>
    <w:rsid w:val="001C4FE1"/>
    <w:rsid w:val="001D0AEB"/>
    <w:rsid w:val="001D40AA"/>
    <w:rsid w:val="001D49A2"/>
    <w:rsid w:val="001D54D6"/>
    <w:rsid w:val="001E054B"/>
    <w:rsid w:val="001E4B93"/>
    <w:rsid w:val="001E56AB"/>
    <w:rsid w:val="001F07C7"/>
    <w:rsid w:val="001F3C5E"/>
    <w:rsid w:val="001F5B7D"/>
    <w:rsid w:val="001F668B"/>
    <w:rsid w:val="001F700D"/>
    <w:rsid w:val="00200467"/>
    <w:rsid w:val="0020182A"/>
    <w:rsid w:val="002073DA"/>
    <w:rsid w:val="00213BC9"/>
    <w:rsid w:val="002141A0"/>
    <w:rsid w:val="002155D8"/>
    <w:rsid w:val="00216A3B"/>
    <w:rsid w:val="00226F87"/>
    <w:rsid w:val="00232372"/>
    <w:rsid w:val="0023614E"/>
    <w:rsid w:val="00242448"/>
    <w:rsid w:val="00242FCF"/>
    <w:rsid w:val="002439E0"/>
    <w:rsid w:val="00244D5D"/>
    <w:rsid w:val="0024770F"/>
    <w:rsid w:val="002505D2"/>
    <w:rsid w:val="0025533D"/>
    <w:rsid w:val="0025726A"/>
    <w:rsid w:val="00257333"/>
    <w:rsid w:val="00272583"/>
    <w:rsid w:val="00280B34"/>
    <w:rsid w:val="0028387D"/>
    <w:rsid w:val="0028458B"/>
    <w:rsid w:val="002847EB"/>
    <w:rsid w:val="00285C00"/>
    <w:rsid w:val="00287110"/>
    <w:rsid w:val="002A03BA"/>
    <w:rsid w:val="002A079C"/>
    <w:rsid w:val="002A0D59"/>
    <w:rsid w:val="002A2CA5"/>
    <w:rsid w:val="002A617A"/>
    <w:rsid w:val="002A67A2"/>
    <w:rsid w:val="002B2BBF"/>
    <w:rsid w:val="002C078A"/>
    <w:rsid w:val="002C1D56"/>
    <w:rsid w:val="002C29BC"/>
    <w:rsid w:val="002C39B2"/>
    <w:rsid w:val="002C738B"/>
    <w:rsid w:val="002D2975"/>
    <w:rsid w:val="002D2F39"/>
    <w:rsid w:val="002D559E"/>
    <w:rsid w:val="002D55B0"/>
    <w:rsid w:val="002D5A4F"/>
    <w:rsid w:val="002E4D22"/>
    <w:rsid w:val="002E5F1F"/>
    <w:rsid w:val="002E673F"/>
    <w:rsid w:val="002F42E0"/>
    <w:rsid w:val="00300B4C"/>
    <w:rsid w:val="00302E21"/>
    <w:rsid w:val="00303794"/>
    <w:rsid w:val="00306C17"/>
    <w:rsid w:val="00307009"/>
    <w:rsid w:val="0031018E"/>
    <w:rsid w:val="00310F53"/>
    <w:rsid w:val="00314A92"/>
    <w:rsid w:val="003204E9"/>
    <w:rsid w:val="00321684"/>
    <w:rsid w:val="00322F3F"/>
    <w:rsid w:val="00331556"/>
    <w:rsid w:val="003321B6"/>
    <w:rsid w:val="0033472B"/>
    <w:rsid w:val="003348AF"/>
    <w:rsid w:val="0033576B"/>
    <w:rsid w:val="003370A5"/>
    <w:rsid w:val="003402F8"/>
    <w:rsid w:val="00343866"/>
    <w:rsid w:val="00345B1A"/>
    <w:rsid w:val="00350F90"/>
    <w:rsid w:val="003521BE"/>
    <w:rsid w:val="0036390C"/>
    <w:rsid w:val="00364D22"/>
    <w:rsid w:val="00366231"/>
    <w:rsid w:val="003675DB"/>
    <w:rsid w:val="00370369"/>
    <w:rsid w:val="00373902"/>
    <w:rsid w:val="003739AA"/>
    <w:rsid w:val="0037557D"/>
    <w:rsid w:val="00376CD7"/>
    <w:rsid w:val="003816BF"/>
    <w:rsid w:val="00382552"/>
    <w:rsid w:val="003826D1"/>
    <w:rsid w:val="00382805"/>
    <w:rsid w:val="00385B67"/>
    <w:rsid w:val="003860FF"/>
    <w:rsid w:val="00391DF1"/>
    <w:rsid w:val="003A154A"/>
    <w:rsid w:val="003A20D0"/>
    <w:rsid w:val="003A4C8F"/>
    <w:rsid w:val="003A5AE0"/>
    <w:rsid w:val="003A77CC"/>
    <w:rsid w:val="003B2CB7"/>
    <w:rsid w:val="003B3921"/>
    <w:rsid w:val="003B3DB9"/>
    <w:rsid w:val="003C38E4"/>
    <w:rsid w:val="003C64DC"/>
    <w:rsid w:val="003D124B"/>
    <w:rsid w:val="003D1651"/>
    <w:rsid w:val="003D56BF"/>
    <w:rsid w:val="003D5F4B"/>
    <w:rsid w:val="003D7609"/>
    <w:rsid w:val="003E2C3B"/>
    <w:rsid w:val="003E6063"/>
    <w:rsid w:val="003E75F3"/>
    <w:rsid w:val="003F4132"/>
    <w:rsid w:val="004009D8"/>
    <w:rsid w:val="00403100"/>
    <w:rsid w:val="004047C5"/>
    <w:rsid w:val="00404C8D"/>
    <w:rsid w:val="0040662D"/>
    <w:rsid w:val="00410B35"/>
    <w:rsid w:val="00411475"/>
    <w:rsid w:val="00417498"/>
    <w:rsid w:val="00427F72"/>
    <w:rsid w:val="00430DD7"/>
    <w:rsid w:val="00432CC3"/>
    <w:rsid w:val="00435159"/>
    <w:rsid w:val="004352F7"/>
    <w:rsid w:val="00436C60"/>
    <w:rsid w:val="0044039E"/>
    <w:rsid w:val="00446371"/>
    <w:rsid w:val="00454FBF"/>
    <w:rsid w:val="00456CD4"/>
    <w:rsid w:val="00456DAF"/>
    <w:rsid w:val="004629ED"/>
    <w:rsid w:val="004657B4"/>
    <w:rsid w:val="00470ABC"/>
    <w:rsid w:val="00471334"/>
    <w:rsid w:val="00475468"/>
    <w:rsid w:val="004800F4"/>
    <w:rsid w:val="0048230E"/>
    <w:rsid w:val="00482968"/>
    <w:rsid w:val="004831B5"/>
    <w:rsid w:val="00492207"/>
    <w:rsid w:val="004955F7"/>
    <w:rsid w:val="00495ED6"/>
    <w:rsid w:val="004968D3"/>
    <w:rsid w:val="004A33FA"/>
    <w:rsid w:val="004A74EC"/>
    <w:rsid w:val="004B2445"/>
    <w:rsid w:val="004B7E46"/>
    <w:rsid w:val="004C3FD5"/>
    <w:rsid w:val="004C46BE"/>
    <w:rsid w:val="004D375B"/>
    <w:rsid w:val="004D4C66"/>
    <w:rsid w:val="004E03E6"/>
    <w:rsid w:val="004E45AC"/>
    <w:rsid w:val="004E4CB2"/>
    <w:rsid w:val="004E6036"/>
    <w:rsid w:val="004F2D25"/>
    <w:rsid w:val="004F564B"/>
    <w:rsid w:val="004F7B33"/>
    <w:rsid w:val="005009EE"/>
    <w:rsid w:val="00501DE6"/>
    <w:rsid w:val="0050496C"/>
    <w:rsid w:val="00505609"/>
    <w:rsid w:val="00505D8C"/>
    <w:rsid w:val="00507C17"/>
    <w:rsid w:val="0051030B"/>
    <w:rsid w:val="00510540"/>
    <w:rsid w:val="005115EE"/>
    <w:rsid w:val="00511CB3"/>
    <w:rsid w:val="0051476E"/>
    <w:rsid w:val="005150B5"/>
    <w:rsid w:val="00520055"/>
    <w:rsid w:val="00521355"/>
    <w:rsid w:val="00522035"/>
    <w:rsid w:val="005241C6"/>
    <w:rsid w:val="00526A34"/>
    <w:rsid w:val="005301B4"/>
    <w:rsid w:val="0053040E"/>
    <w:rsid w:val="00535407"/>
    <w:rsid w:val="00537061"/>
    <w:rsid w:val="00537D19"/>
    <w:rsid w:val="00537E17"/>
    <w:rsid w:val="0054227E"/>
    <w:rsid w:val="00542CC1"/>
    <w:rsid w:val="00547CD5"/>
    <w:rsid w:val="00551F50"/>
    <w:rsid w:val="00560113"/>
    <w:rsid w:val="00562469"/>
    <w:rsid w:val="00562E00"/>
    <w:rsid w:val="0057560E"/>
    <w:rsid w:val="00576E65"/>
    <w:rsid w:val="005810B3"/>
    <w:rsid w:val="00581674"/>
    <w:rsid w:val="00586C31"/>
    <w:rsid w:val="00587214"/>
    <w:rsid w:val="00587B21"/>
    <w:rsid w:val="0059018D"/>
    <w:rsid w:val="005904D1"/>
    <w:rsid w:val="00592C60"/>
    <w:rsid w:val="0059455C"/>
    <w:rsid w:val="0059494F"/>
    <w:rsid w:val="005956D6"/>
    <w:rsid w:val="00597D5E"/>
    <w:rsid w:val="005A1FD5"/>
    <w:rsid w:val="005A5D9E"/>
    <w:rsid w:val="005A68B3"/>
    <w:rsid w:val="005A7104"/>
    <w:rsid w:val="005A7A6A"/>
    <w:rsid w:val="005A7F21"/>
    <w:rsid w:val="005B00C1"/>
    <w:rsid w:val="005B20B4"/>
    <w:rsid w:val="005B316F"/>
    <w:rsid w:val="005B54EA"/>
    <w:rsid w:val="005B5CBD"/>
    <w:rsid w:val="005B6BCD"/>
    <w:rsid w:val="005D42B2"/>
    <w:rsid w:val="005D5F3B"/>
    <w:rsid w:val="005E353F"/>
    <w:rsid w:val="005E5456"/>
    <w:rsid w:val="005E69EA"/>
    <w:rsid w:val="005E7065"/>
    <w:rsid w:val="005F7F56"/>
    <w:rsid w:val="00600762"/>
    <w:rsid w:val="00602250"/>
    <w:rsid w:val="006023E1"/>
    <w:rsid w:val="00603D72"/>
    <w:rsid w:val="00604716"/>
    <w:rsid w:val="00606D87"/>
    <w:rsid w:val="00611CD6"/>
    <w:rsid w:val="006162BA"/>
    <w:rsid w:val="00620BAA"/>
    <w:rsid w:val="006225BA"/>
    <w:rsid w:val="00623A07"/>
    <w:rsid w:val="00624747"/>
    <w:rsid w:val="006266FD"/>
    <w:rsid w:val="00630005"/>
    <w:rsid w:val="006323B6"/>
    <w:rsid w:val="00634B8D"/>
    <w:rsid w:val="00640337"/>
    <w:rsid w:val="00645BE6"/>
    <w:rsid w:val="00647400"/>
    <w:rsid w:val="0065036B"/>
    <w:rsid w:val="00650C00"/>
    <w:rsid w:val="006516FE"/>
    <w:rsid w:val="00652C02"/>
    <w:rsid w:val="00661191"/>
    <w:rsid w:val="00662327"/>
    <w:rsid w:val="00664565"/>
    <w:rsid w:val="00664668"/>
    <w:rsid w:val="00665ED2"/>
    <w:rsid w:val="00666408"/>
    <w:rsid w:val="006718E4"/>
    <w:rsid w:val="00671E93"/>
    <w:rsid w:val="00674100"/>
    <w:rsid w:val="00675512"/>
    <w:rsid w:val="00686547"/>
    <w:rsid w:val="00686857"/>
    <w:rsid w:val="00691DA2"/>
    <w:rsid w:val="006944B2"/>
    <w:rsid w:val="006966DB"/>
    <w:rsid w:val="00696FEC"/>
    <w:rsid w:val="006A5693"/>
    <w:rsid w:val="006A79E9"/>
    <w:rsid w:val="006B3D9D"/>
    <w:rsid w:val="006B5ACD"/>
    <w:rsid w:val="006B78DB"/>
    <w:rsid w:val="006C3D0C"/>
    <w:rsid w:val="006C7678"/>
    <w:rsid w:val="006C7BCC"/>
    <w:rsid w:val="006D0704"/>
    <w:rsid w:val="006E07C1"/>
    <w:rsid w:val="006E6551"/>
    <w:rsid w:val="006E74B7"/>
    <w:rsid w:val="006F3814"/>
    <w:rsid w:val="006F71C8"/>
    <w:rsid w:val="00701B06"/>
    <w:rsid w:val="00703B20"/>
    <w:rsid w:val="00704F25"/>
    <w:rsid w:val="00704F78"/>
    <w:rsid w:val="00705095"/>
    <w:rsid w:val="00717B93"/>
    <w:rsid w:val="00722065"/>
    <w:rsid w:val="00723132"/>
    <w:rsid w:val="00723AD9"/>
    <w:rsid w:val="00723D7A"/>
    <w:rsid w:val="00730D2F"/>
    <w:rsid w:val="00731E1A"/>
    <w:rsid w:val="0073233F"/>
    <w:rsid w:val="00732584"/>
    <w:rsid w:val="007335AA"/>
    <w:rsid w:val="00737E7C"/>
    <w:rsid w:val="007424D8"/>
    <w:rsid w:val="00742ADE"/>
    <w:rsid w:val="007445B8"/>
    <w:rsid w:val="007567AE"/>
    <w:rsid w:val="00760040"/>
    <w:rsid w:val="00760D48"/>
    <w:rsid w:val="0076425C"/>
    <w:rsid w:val="00772DDD"/>
    <w:rsid w:val="00773B82"/>
    <w:rsid w:val="007749B9"/>
    <w:rsid w:val="00774BF5"/>
    <w:rsid w:val="00774D6D"/>
    <w:rsid w:val="007818A9"/>
    <w:rsid w:val="007818B4"/>
    <w:rsid w:val="00786F2D"/>
    <w:rsid w:val="00787F71"/>
    <w:rsid w:val="00790809"/>
    <w:rsid w:val="00794CDD"/>
    <w:rsid w:val="0079772A"/>
    <w:rsid w:val="007A20C1"/>
    <w:rsid w:val="007A21DF"/>
    <w:rsid w:val="007A26E9"/>
    <w:rsid w:val="007A34FA"/>
    <w:rsid w:val="007A42D6"/>
    <w:rsid w:val="007A4CD5"/>
    <w:rsid w:val="007A6A93"/>
    <w:rsid w:val="007A7234"/>
    <w:rsid w:val="007B0579"/>
    <w:rsid w:val="007B27C4"/>
    <w:rsid w:val="007B35D1"/>
    <w:rsid w:val="007B4E81"/>
    <w:rsid w:val="007C6B9B"/>
    <w:rsid w:val="007D65B7"/>
    <w:rsid w:val="007E4BC3"/>
    <w:rsid w:val="007E5743"/>
    <w:rsid w:val="007F1D84"/>
    <w:rsid w:val="007F35E3"/>
    <w:rsid w:val="007F7D81"/>
    <w:rsid w:val="0080116A"/>
    <w:rsid w:val="008013F0"/>
    <w:rsid w:val="00803421"/>
    <w:rsid w:val="0080580B"/>
    <w:rsid w:val="008062EE"/>
    <w:rsid w:val="00812E26"/>
    <w:rsid w:val="0081323F"/>
    <w:rsid w:val="0081664B"/>
    <w:rsid w:val="008170DF"/>
    <w:rsid w:val="00824039"/>
    <w:rsid w:val="00825DF8"/>
    <w:rsid w:val="008328C3"/>
    <w:rsid w:val="0083489B"/>
    <w:rsid w:val="00852B95"/>
    <w:rsid w:val="0085614F"/>
    <w:rsid w:val="00860453"/>
    <w:rsid w:val="0086189C"/>
    <w:rsid w:val="00861F83"/>
    <w:rsid w:val="00867706"/>
    <w:rsid w:val="00870300"/>
    <w:rsid w:val="00871A5B"/>
    <w:rsid w:val="00873ABC"/>
    <w:rsid w:val="008745AF"/>
    <w:rsid w:val="0087552F"/>
    <w:rsid w:val="0087708A"/>
    <w:rsid w:val="0088133B"/>
    <w:rsid w:val="00883757"/>
    <w:rsid w:val="0088787E"/>
    <w:rsid w:val="00891166"/>
    <w:rsid w:val="00894776"/>
    <w:rsid w:val="008955CF"/>
    <w:rsid w:val="00895A6F"/>
    <w:rsid w:val="008960D6"/>
    <w:rsid w:val="008966CE"/>
    <w:rsid w:val="00897B7D"/>
    <w:rsid w:val="008A2898"/>
    <w:rsid w:val="008A64E2"/>
    <w:rsid w:val="008A6E15"/>
    <w:rsid w:val="008A7199"/>
    <w:rsid w:val="008B5708"/>
    <w:rsid w:val="008B5AEE"/>
    <w:rsid w:val="008B6E37"/>
    <w:rsid w:val="008B7441"/>
    <w:rsid w:val="008C2E9A"/>
    <w:rsid w:val="008C3585"/>
    <w:rsid w:val="008C574C"/>
    <w:rsid w:val="008C66A2"/>
    <w:rsid w:val="008C7979"/>
    <w:rsid w:val="008D3D51"/>
    <w:rsid w:val="008D42CC"/>
    <w:rsid w:val="008D47F7"/>
    <w:rsid w:val="008D5664"/>
    <w:rsid w:val="008D59C6"/>
    <w:rsid w:val="008D5ABB"/>
    <w:rsid w:val="008D610F"/>
    <w:rsid w:val="008D75E5"/>
    <w:rsid w:val="008D79B5"/>
    <w:rsid w:val="008E0A83"/>
    <w:rsid w:val="008E0CDB"/>
    <w:rsid w:val="008E0DC6"/>
    <w:rsid w:val="008E170B"/>
    <w:rsid w:val="008E27D2"/>
    <w:rsid w:val="008E3667"/>
    <w:rsid w:val="008E3FF2"/>
    <w:rsid w:val="008E4B09"/>
    <w:rsid w:val="008F1F42"/>
    <w:rsid w:val="008F401F"/>
    <w:rsid w:val="008F6890"/>
    <w:rsid w:val="008F6EA2"/>
    <w:rsid w:val="008F7A48"/>
    <w:rsid w:val="0090065E"/>
    <w:rsid w:val="00904A8C"/>
    <w:rsid w:val="009077BA"/>
    <w:rsid w:val="00912B29"/>
    <w:rsid w:val="00915859"/>
    <w:rsid w:val="00916890"/>
    <w:rsid w:val="00922111"/>
    <w:rsid w:val="009253A9"/>
    <w:rsid w:val="00927609"/>
    <w:rsid w:val="009319C5"/>
    <w:rsid w:val="009346FE"/>
    <w:rsid w:val="00935C37"/>
    <w:rsid w:val="00940BB3"/>
    <w:rsid w:val="0094123B"/>
    <w:rsid w:val="009415D0"/>
    <w:rsid w:val="00941F7E"/>
    <w:rsid w:val="009422B4"/>
    <w:rsid w:val="00950055"/>
    <w:rsid w:val="00953EAE"/>
    <w:rsid w:val="00955DF7"/>
    <w:rsid w:val="00963787"/>
    <w:rsid w:val="009645BE"/>
    <w:rsid w:val="00966F14"/>
    <w:rsid w:val="00967925"/>
    <w:rsid w:val="00971979"/>
    <w:rsid w:val="0097252E"/>
    <w:rsid w:val="009725FA"/>
    <w:rsid w:val="00974FD7"/>
    <w:rsid w:val="00975767"/>
    <w:rsid w:val="00976399"/>
    <w:rsid w:val="009764D7"/>
    <w:rsid w:val="0097674F"/>
    <w:rsid w:val="00976E40"/>
    <w:rsid w:val="00977038"/>
    <w:rsid w:val="00983EE9"/>
    <w:rsid w:val="009868CF"/>
    <w:rsid w:val="00986A57"/>
    <w:rsid w:val="009916E5"/>
    <w:rsid w:val="00991BFD"/>
    <w:rsid w:val="009971BD"/>
    <w:rsid w:val="009A2D0D"/>
    <w:rsid w:val="009B0097"/>
    <w:rsid w:val="009B045C"/>
    <w:rsid w:val="009B17BB"/>
    <w:rsid w:val="009B2817"/>
    <w:rsid w:val="009C0676"/>
    <w:rsid w:val="009C09F5"/>
    <w:rsid w:val="009C3F89"/>
    <w:rsid w:val="009C4C34"/>
    <w:rsid w:val="009C6AC5"/>
    <w:rsid w:val="009C7207"/>
    <w:rsid w:val="009D04C0"/>
    <w:rsid w:val="009D0648"/>
    <w:rsid w:val="009D2385"/>
    <w:rsid w:val="009D47DE"/>
    <w:rsid w:val="009D7B15"/>
    <w:rsid w:val="009E24E8"/>
    <w:rsid w:val="009E4233"/>
    <w:rsid w:val="009E4DC3"/>
    <w:rsid w:val="009E68FA"/>
    <w:rsid w:val="009F03F8"/>
    <w:rsid w:val="009F0C02"/>
    <w:rsid w:val="009F0F62"/>
    <w:rsid w:val="009F4159"/>
    <w:rsid w:val="009F4F2C"/>
    <w:rsid w:val="009F683D"/>
    <w:rsid w:val="00A001C8"/>
    <w:rsid w:val="00A027D3"/>
    <w:rsid w:val="00A02DE7"/>
    <w:rsid w:val="00A031D3"/>
    <w:rsid w:val="00A03255"/>
    <w:rsid w:val="00A14763"/>
    <w:rsid w:val="00A14E29"/>
    <w:rsid w:val="00A16270"/>
    <w:rsid w:val="00A16740"/>
    <w:rsid w:val="00A21141"/>
    <w:rsid w:val="00A22863"/>
    <w:rsid w:val="00A37061"/>
    <w:rsid w:val="00A40415"/>
    <w:rsid w:val="00A44566"/>
    <w:rsid w:val="00A45F14"/>
    <w:rsid w:val="00A51B7E"/>
    <w:rsid w:val="00A55D56"/>
    <w:rsid w:val="00A5679E"/>
    <w:rsid w:val="00A57BA0"/>
    <w:rsid w:val="00A6306D"/>
    <w:rsid w:val="00A63997"/>
    <w:rsid w:val="00A6501D"/>
    <w:rsid w:val="00A65B9B"/>
    <w:rsid w:val="00A7432B"/>
    <w:rsid w:val="00A82803"/>
    <w:rsid w:val="00A84DFF"/>
    <w:rsid w:val="00A84EE9"/>
    <w:rsid w:val="00A858B5"/>
    <w:rsid w:val="00A8668D"/>
    <w:rsid w:val="00A87801"/>
    <w:rsid w:val="00A91BAE"/>
    <w:rsid w:val="00A926A5"/>
    <w:rsid w:val="00A95CE1"/>
    <w:rsid w:val="00A96081"/>
    <w:rsid w:val="00A960D7"/>
    <w:rsid w:val="00AA09CA"/>
    <w:rsid w:val="00AA7593"/>
    <w:rsid w:val="00AA7936"/>
    <w:rsid w:val="00AB1ED0"/>
    <w:rsid w:val="00AB7269"/>
    <w:rsid w:val="00AC3AFF"/>
    <w:rsid w:val="00AC41A4"/>
    <w:rsid w:val="00AC5382"/>
    <w:rsid w:val="00AC7111"/>
    <w:rsid w:val="00AD772E"/>
    <w:rsid w:val="00AE01CC"/>
    <w:rsid w:val="00AE10DF"/>
    <w:rsid w:val="00AE2EB0"/>
    <w:rsid w:val="00AE3357"/>
    <w:rsid w:val="00AE414A"/>
    <w:rsid w:val="00AE676B"/>
    <w:rsid w:val="00AE6B75"/>
    <w:rsid w:val="00B00B92"/>
    <w:rsid w:val="00B01333"/>
    <w:rsid w:val="00B04A5C"/>
    <w:rsid w:val="00B04F60"/>
    <w:rsid w:val="00B05428"/>
    <w:rsid w:val="00B06CF4"/>
    <w:rsid w:val="00B16BE6"/>
    <w:rsid w:val="00B20026"/>
    <w:rsid w:val="00B21052"/>
    <w:rsid w:val="00B219C1"/>
    <w:rsid w:val="00B225CA"/>
    <w:rsid w:val="00B25B41"/>
    <w:rsid w:val="00B26469"/>
    <w:rsid w:val="00B27740"/>
    <w:rsid w:val="00B27DEA"/>
    <w:rsid w:val="00B33742"/>
    <w:rsid w:val="00B36DFC"/>
    <w:rsid w:val="00B37615"/>
    <w:rsid w:val="00B40B97"/>
    <w:rsid w:val="00B426B9"/>
    <w:rsid w:val="00B43BB2"/>
    <w:rsid w:val="00B46DE8"/>
    <w:rsid w:val="00B474AC"/>
    <w:rsid w:val="00B50477"/>
    <w:rsid w:val="00B53338"/>
    <w:rsid w:val="00B54783"/>
    <w:rsid w:val="00B553E5"/>
    <w:rsid w:val="00B561A5"/>
    <w:rsid w:val="00B605B4"/>
    <w:rsid w:val="00B613B7"/>
    <w:rsid w:val="00B67D4C"/>
    <w:rsid w:val="00B70E60"/>
    <w:rsid w:val="00B71121"/>
    <w:rsid w:val="00B7285A"/>
    <w:rsid w:val="00B7302D"/>
    <w:rsid w:val="00B757C7"/>
    <w:rsid w:val="00B75A33"/>
    <w:rsid w:val="00B768A4"/>
    <w:rsid w:val="00B76A08"/>
    <w:rsid w:val="00B806B2"/>
    <w:rsid w:val="00B81835"/>
    <w:rsid w:val="00B82789"/>
    <w:rsid w:val="00B85911"/>
    <w:rsid w:val="00B86097"/>
    <w:rsid w:val="00B95FA4"/>
    <w:rsid w:val="00B97119"/>
    <w:rsid w:val="00BA0357"/>
    <w:rsid w:val="00BA71EC"/>
    <w:rsid w:val="00BA78BC"/>
    <w:rsid w:val="00BA7C4E"/>
    <w:rsid w:val="00BB4C0F"/>
    <w:rsid w:val="00BB735E"/>
    <w:rsid w:val="00BC2F9B"/>
    <w:rsid w:val="00BC662F"/>
    <w:rsid w:val="00BD316E"/>
    <w:rsid w:val="00BD5810"/>
    <w:rsid w:val="00BD6CDC"/>
    <w:rsid w:val="00BE2EDA"/>
    <w:rsid w:val="00BE6E43"/>
    <w:rsid w:val="00BF6C39"/>
    <w:rsid w:val="00C0179F"/>
    <w:rsid w:val="00C03C52"/>
    <w:rsid w:val="00C11F14"/>
    <w:rsid w:val="00C14616"/>
    <w:rsid w:val="00C148B8"/>
    <w:rsid w:val="00C16110"/>
    <w:rsid w:val="00C1707E"/>
    <w:rsid w:val="00C1730B"/>
    <w:rsid w:val="00C23A1B"/>
    <w:rsid w:val="00C32004"/>
    <w:rsid w:val="00C3517E"/>
    <w:rsid w:val="00C37436"/>
    <w:rsid w:val="00C374FD"/>
    <w:rsid w:val="00C3795C"/>
    <w:rsid w:val="00C4115D"/>
    <w:rsid w:val="00C43BF7"/>
    <w:rsid w:val="00C46C5B"/>
    <w:rsid w:val="00C5198C"/>
    <w:rsid w:val="00C559E5"/>
    <w:rsid w:val="00C6019C"/>
    <w:rsid w:val="00C65E87"/>
    <w:rsid w:val="00C665A8"/>
    <w:rsid w:val="00C70F28"/>
    <w:rsid w:val="00C72DF3"/>
    <w:rsid w:val="00C740CE"/>
    <w:rsid w:val="00C744E4"/>
    <w:rsid w:val="00C7521D"/>
    <w:rsid w:val="00C83AFA"/>
    <w:rsid w:val="00C86C66"/>
    <w:rsid w:val="00C958C6"/>
    <w:rsid w:val="00C961D4"/>
    <w:rsid w:val="00C96590"/>
    <w:rsid w:val="00C96BC4"/>
    <w:rsid w:val="00C9745E"/>
    <w:rsid w:val="00CC0F05"/>
    <w:rsid w:val="00CC1D13"/>
    <w:rsid w:val="00CC1F4B"/>
    <w:rsid w:val="00CC7742"/>
    <w:rsid w:val="00CE15F2"/>
    <w:rsid w:val="00CE2587"/>
    <w:rsid w:val="00CE4FEC"/>
    <w:rsid w:val="00CE6996"/>
    <w:rsid w:val="00CF44AE"/>
    <w:rsid w:val="00CF6253"/>
    <w:rsid w:val="00CF67B2"/>
    <w:rsid w:val="00CF6D18"/>
    <w:rsid w:val="00CF6DC0"/>
    <w:rsid w:val="00D04D02"/>
    <w:rsid w:val="00D04DE7"/>
    <w:rsid w:val="00D078C6"/>
    <w:rsid w:val="00D1511D"/>
    <w:rsid w:val="00D21E88"/>
    <w:rsid w:val="00D23D27"/>
    <w:rsid w:val="00D25119"/>
    <w:rsid w:val="00D40A16"/>
    <w:rsid w:val="00D43FB4"/>
    <w:rsid w:val="00D443D5"/>
    <w:rsid w:val="00D444F6"/>
    <w:rsid w:val="00D445D5"/>
    <w:rsid w:val="00D44780"/>
    <w:rsid w:val="00D458E8"/>
    <w:rsid w:val="00D47226"/>
    <w:rsid w:val="00D47DED"/>
    <w:rsid w:val="00D52250"/>
    <w:rsid w:val="00D538FC"/>
    <w:rsid w:val="00D53E49"/>
    <w:rsid w:val="00D55A56"/>
    <w:rsid w:val="00D55AFB"/>
    <w:rsid w:val="00D60E14"/>
    <w:rsid w:val="00D6474A"/>
    <w:rsid w:val="00D663E3"/>
    <w:rsid w:val="00D670CA"/>
    <w:rsid w:val="00D713F7"/>
    <w:rsid w:val="00D728EF"/>
    <w:rsid w:val="00D743A2"/>
    <w:rsid w:val="00D7578C"/>
    <w:rsid w:val="00D76FD1"/>
    <w:rsid w:val="00D81206"/>
    <w:rsid w:val="00D816B4"/>
    <w:rsid w:val="00D81846"/>
    <w:rsid w:val="00D82319"/>
    <w:rsid w:val="00D831B4"/>
    <w:rsid w:val="00D844F6"/>
    <w:rsid w:val="00D85D00"/>
    <w:rsid w:val="00D8668F"/>
    <w:rsid w:val="00D868BE"/>
    <w:rsid w:val="00D9032A"/>
    <w:rsid w:val="00D91739"/>
    <w:rsid w:val="00D96299"/>
    <w:rsid w:val="00D978B7"/>
    <w:rsid w:val="00DA381B"/>
    <w:rsid w:val="00DC28FF"/>
    <w:rsid w:val="00DC2CDA"/>
    <w:rsid w:val="00DC3E36"/>
    <w:rsid w:val="00DC50F8"/>
    <w:rsid w:val="00DC6142"/>
    <w:rsid w:val="00DC6BA6"/>
    <w:rsid w:val="00DC755A"/>
    <w:rsid w:val="00DD0252"/>
    <w:rsid w:val="00DD0E8A"/>
    <w:rsid w:val="00DD3B00"/>
    <w:rsid w:val="00DD60F1"/>
    <w:rsid w:val="00DD69BD"/>
    <w:rsid w:val="00DD6D6B"/>
    <w:rsid w:val="00DD7E69"/>
    <w:rsid w:val="00DE154D"/>
    <w:rsid w:val="00DE723C"/>
    <w:rsid w:val="00DF6726"/>
    <w:rsid w:val="00DF79B0"/>
    <w:rsid w:val="00E026BC"/>
    <w:rsid w:val="00E07E51"/>
    <w:rsid w:val="00E11351"/>
    <w:rsid w:val="00E119AC"/>
    <w:rsid w:val="00E13379"/>
    <w:rsid w:val="00E14A75"/>
    <w:rsid w:val="00E15C47"/>
    <w:rsid w:val="00E25D34"/>
    <w:rsid w:val="00E35329"/>
    <w:rsid w:val="00E35994"/>
    <w:rsid w:val="00E46FB9"/>
    <w:rsid w:val="00E55BE5"/>
    <w:rsid w:val="00E57798"/>
    <w:rsid w:val="00E57AA6"/>
    <w:rsid w:val="00E60AA3"/>
    <w:rsid w:val="00E62FC6"/>
    <w:rsid w:val="00E64A70"/>
    <w:rsid w:val="00E65165"/>
    <w:rsid w:val="00E65E0F"/>
    <w:rsid w:val="00E6681C"/>
    <w:rsid w:val="00E70B0B"/>
    <w:rsid w:val="00E810B2"/>
    <w:rsid w:val="00E826EC"/>
    <w:rsid w:val="00E926EE"/>
    <w:rsid w:val="00E947B7"/>
    <w:rsid w:val="00E94F72"/>
    <w:rsid w:val="00EA17FB"/>
    <w:rsid w:val="00EA45FB"/>
    <w:rsid w:val="00EA4654"/>
    <w:rsid w:val="00EA5E72"/>
    <w:rsid w:val="00EA600A"/>
    <w:rsid w:val="00EB01E4"/>
    <w:rsid w:val="00EB5BF9"/>
    <w:rsid w:val="00EB7A6A"/>
    <w:rsid w:val="00EC10DB"/>
    <w:rsid w:val="00EC7EA7"/>
    <w:rsid w:val="00ED0204"/>
    <w:rsid w:val="00ED0A33"/>
    <w:rsid w:val="00ED0BCD"/>
    <w:rsid w:val="00ED1CE8"/>
    <w:rsid w:val="00ED2352"/>
    <w:rsid w:val="00ED3122"/>
    <w:rsid w:val="00EE1844"/>
    <w:rsid w:val="00EE4320"/>
    <w:rsid w:val="00EE547E"/>
    <w:rsid w:val="00EE5946"/>
    <w:rsid w:val="00EE63FD"/>
    <w:rsid w:val="00EE7103"/>
    <w:rsid w:val="00EE723F"/>
    <w:rsid w:val="00EF1D6A"/>
    <w:rsid w:val="00EF7CBD"/>
    <w:rsid w:val="00EF7F7B"/>
    <w:rsid w:val="00F022BF"/>
    <w:rsid w:val="00F02DF3"/>
    <w:rsid w:val="00F03A13"/>
    <w:rsid w:val="00F07E8D"/>
    <w:rsid w:val="00F10963"/>
    <w:rsid w:val="00F11001"/>
    <w:rsid w:val="00F1223A"/>
    <w:rsid w:val="00F14646"/>
    <w:rsid w:val="00F15C00"/>
    <w:rsid w:val="00F21166"/>
    <w:rsid w:val="00F25A0F"/>
    <w:rsid w:val="00F326F6"/>
    <w:rsid w:val="00F335AE"/>
    <w:rsid w:val="00F33F44"/>
    <w:rsid w:val="00F40690"/>
    <w:rsid w:val="00F41C2A"/>
    <w:rsid w:val="00F41FF1"/>
    <w:rsid w:val="00F42996"/>
    <w:rsid w:val="00F44155"/>
    <w:rsid w:val="00F44E4D"/>
    <w:rsid w:val="00F532A8"/>
    <w:rsid w:val="00F56C54"/>
    <w:rsid w:val="00F673BF"/>
    <w:rsid w:val="00F673CE"/>
    <w:rsid w:val="00F72190"/>
    <w:rsid w:val="00F7260C"/>
    <w:rsid w:val="00F7351E"/>
    <w:rsid w:val="00F74A3F"/>
    <w:rsid w:val="00F75386"/>
    <w:rsid w:val="00F75A48"/>
    <w:rsid w:val="00F771BF"/>
    <w:rsid w:val="00F80A39"/>
    <w:rsid w:val="00F81DE0"/>
    <w:rsid w:val="00F82C9E"/>
    <w:rsid w:val="00F868F0"/>
    <w:rsid w:val="00F9037D"/>
    <w:rsid w:val="00F90F5B"/>
    <w:rsid w:val="00F917DE"/>
    <w:rsid w:val="00F923AA"/>
    <w:rsid w:val="00F93E77"/>
    <w:rsid w:val="00F94327"/>
    <w:rsid w:val="00F945BD"/>
    <w:rsid w:val="00F95620"/>
    <w:rsid w:val="00F96FF7"/>
    <w:rsid w:val="00FA1392"/>
    <w:rsid w:val="00FA7103"/>
    <w:rsid w:val="00FA714D"/>
    <w:rsid w:val="00FA7768"/>
    <w:rsid w:val="00FB10D2"/>
    <w:rsid w:val="00FB2C3A"/>
    <w:rsid w:val="00FB377F"/>
    <w:rsid w:val="00FB4C91"/>
    <w:rsid w:val="00FB5FCB"/>
    <w:rsid w:val="00FB7CC0"/>
    <w:rsid w:val="00FC0F50"/>
    <w:rsid w:val="00FC2209"/>
    <w:rsid w:val="00FC3584"/>
    <w:rsid w:val="00FC38EA"/>
    <w:rsid w:val="00FC4BD9"/>
    <w:rsid w:val="00FD0108"/>
    <w:rsid w:val="00FE29B6"/>
    <w:rsid w:val="00FE50A0"/>
    <w:rsid w:val="00FE5AC8"/>
    <w:rsid w:val="00FE6863"/>
    <w:rsid w:val="00FE6937"/>
    <w:rsid w:val="00FE714E"/>
    <w:rsid w:val="00FE79E0"/>
    <w:rsid w:val="00FF0283"/>
    <w:rsid w:val="00FF0E42"/>
    <w:rsid w:val="00FF2CB5"/>
    <w:rsid w:val="00FF450E"/>
    <w:rsid w:val="00FF61E8"/>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51F9E55F"/>
  <w15:docId w15:val="{295F5EBC-DA19-4FD6-B644-FBBB100054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New Roman" w:hAnsi="Arial" w:cs="Times New Roman"/>
        <w:lang w:val="en-AU" w:eastAsia="en-AU" w:bidi="ar-SA"/>
      </w:rPr>
    </w:rPrDefault>
    <w:pPrDefault/>
  </w:docDefaults>
  <w:latentStyles w:defLockedState="0" w:defUIPriority="0" w:defSemiHidden="0" w:defUnhideWhenUsed="0" w:defQFormat="0" w:count="376">
    <w:lsdException w:name="Normal" w:qFormat="1"/>
    <w:lsdException w:name="toc 1" w:uiPriority="39" w:qFormat="1"/>
    <w:lsdException w:name="toc 2" w:uiPriority="39" w:qFormat="1"/>
    <w:lsdException w:name="Normal Indent" w:qFormat="1"/>
    <w:lsdException w:name="header" w:qFormat="1"/>
    <w:lsdException w:name="footer" w:uiPriority="99" w:qFormat="1"/>
    <w:lsdException w:name="caption" w:semiHidden="1"/>
    <w:lsdException w:name="page number" w:qFormat="1"/>
    <w:lsdException w:name="Title" w:qFormat="1"/>
    <w:lsdException w:name="Default Paragraph Font" w:uiPriority="1"/>
    <w:lsdException w:name="Body Text" w:qFormat="1"/>
    <w:lsdException w:name="Body Text Indent" w:qFormat="1"/>
    <w:lsdException w:name="Hyperlink"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0C02"/>
    <w:pPr>
      <w:spacing w:before="100" w:line="288" w:lineRule="auto"/>
    </w:pPr>
  </w:style>
  <w:style w:type="paragraph" w:styleId="Heading1">
    <w:name w:val="heading 1"/>
    <w:basedOn w:val="Normal"/>
    <w:next w:val="Normal"/>
    <w:semiHidden/>
    <w:rsid w:val="009F0C02"/>
    <w:pPr>
      <w:outlineLvl w:val="0"/>
    </w:pPr>
  </w:style>
  <w:style w:type="paragraph" w:styleId="Heading2">
    <w:name w:val="heading 2"/>
    <w:basedOn w:val="Normal"/>
    <w:next w:val="NormalIndent"/>
    <w:semiHidden/>
    <w:rsid w:val="009F0C02"/>
    <w:pPr>
      <w:outlineLvl w:val="1"/>
    </w:pPr>
  </w:style>
  <w:style w:type="paragraph" w:styleId="Heading3">
    <w:name w:val="heading 3"/>
    <w:basedOn w:val="Normal"/>
    <w:semiHidden/>
    <w:rsid w:val="009F0C02"/>
    <w:pPr>
      <w:outlineLvl w:val="2"/>
    </w:pPr>
  </w:style>
  <w:style w:type="paragraph" w:styleId="Heading4">
    <w:name w:val="heading 4"/>
    <w:basedOn w:val="Normal"/>
    <w:semiHidden/>
    <w:rsid w:val="009F0C02"/>
    <w:pPr>
      <w:outlineLvl w:val="3"/>
    </w:pPr>
  </w:style>
  <w:style w:type="paragraph" w:styleId="Heading5">
    <w:name w:val="heading 5"/>
    <w:basedOn w:val="Normal"/>
    <w:semiHidden/>
    <w:rsid w:val="009F0C02"/>
    <w:pPr>
      <w:outlineLvl w:val="4"/>
    </w:pPr>
  </w:style>
  <w:style w:type="paragraph" w:styleId="Heading6">
    <w:name w:val="heading 6"/>
    <w:basedOn w:val="Normal"/>
    <w:semiHidden/>
    <w:rsid w:val="009F0C02"/>
    <w:pPr>
      <w:outlineLvl w:val="5"/>
    </w:pPr>
  </w:style>
  <w:style w:type="paragraph" w:styleId="Heading7">
    <w:name w:val="heading 7"/>
    <w:basedOn w:val="Normal"/>
    <w:next w:val="Normal"/>
    <w:semiHidden/>
    <w:rsid w:val="009F0C02"/>
    <w:pPr>
      <w:outlineLvl w:val="6"/>
    </w:pPr>
  </w:style>
  <w:style w:type="paragraph" w:styleId="Heading8">
    <w:name w:val="heading 8"/>
    <w:basedOn w:val="Normal"/>
    <w:next w:val="Normal"/>
    <w:semiHidden/>
    <w:rsid w:val="009F0C02"/>
    <w:pPr>
      <w:outlineLvl w:val="7"/>
    </w:pPr>
  </w:style>
  <w:style w:type="paragraph" w:styleId="Heading9">
    <w:name w:val="heading 9"/>
    <w:basedOn w:val="Normal"/>
    <w:next w:val="Normal"/>
    <w:semiHidden/>
    <w:rsid w:val="009F0C0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link w:val="NormalIndentChar"/>
    <w:qFormat/>
    <w:rsid w:val="009F0C02"/>
    <w:pPr>
      <w:ind w:left="709"/>
    </w:pPr>
  </w:style>
  <w:style w:type="character" w:customStyle="1" w:styleId="AuthorNote">
    <w:name w:val="Author Note"/>
    <w:uiPriority w:val="1"/>
    <w:qFormat/>
    <w:rsid w:val="009F0C02"/>
    <w:rPr>
      <w:rFonts w:ascii="Arial" w:hAnsi="Arial"/>
      <w:b/>
      <w:vanish/>
      <w:color w:val="0074BF"/>
      <w:sz w:val="20"/>
    </w:rPr>
  </w:style>
  <w:style w:type="paragraph" w:styleId="BodyText">
    <w:name w:val="Body Text"/>
    <w:basedOn w:val="Normal"/>
    <w:qFormat/>
    <w:rsid w:val="009F0C02"/>
    <w:pPr>
      <w:spacing w:before="0" w:line="240" w:lineRule="auto"/>
    </w:pPr>
  </w:style>
  <w:style w:type="paragraph" w:styleId="BodyTextIndent">
    <w:name w:val="Body Text Indent"/>
    <w:basedOn w:val="BodyText"/>
    <w:qFormat/>
    <w:rsid w:val="009F0C02"/>
    <w:pPr>
      <w:ind w:left="709"/>
    </w:pPr>
  </w:style>
  <w:style w:type="paragraph" w:customStyle="1" w:styleId="Bullet1">
    <w:name w:val="Bullet 1"/>
    <w:basedOn w:val="Normal"/>
    <w:qFormat/>
    <w:rsid w:val="009F0C02"/>
    <w:pPr>
      <w:numPr>
        <w:numId w:val="1"/>
      </w:numPr>
    </w:pPr>
  </w:style>
  <w:style w:type="paragraph" w:customStyle="1" w:styleId="Bullet2">
    <w:name w:val="Bullet 2"/>
    <w:basedOn w:val="Normal"/>
    <w:qFormat/>
    <w:rsid w:val="009F0C02"/>
    <w:pPr>
      <w:numPr>
        <w:numId w:val="2"/>
      </w:numPr>
    </w:pPr>
  </w:style>
  <w:style w:type="paragraph" w:customStyle="1" w:styleId="Bullet3">
    <w:name w:val="Bullet 3"/>
    <w:basedOn w:val="Normal"/>
    <w:qFormat/>
    <w:rsid w:val="009F0C02"/>
    <w:pPr>
      <w:numPr>
        <w:numId w:val="3"/>
      </w:numPr>
    </w:pPr>
  </w:style>
  <w:style w:type="paragraph" w:styleId="Footer">
    <w:name w:val="footer"/>
    <w:basedOn w:val="Normal"/>
    <w:link w:val="FooterChar"/>
    <w:uiPriority w:val="99"/>
    <w:qFormat/>
    <w:rsid w:val="009F0C02"/>
    <w:pPr>
      <w:spacing w:before="40" w:line="240" w:lineRule="auto"/>
    </w:pPr>
    <w:rPr>
      <w:noProof/>
      <w:sz w:val="16"/>
    </w:rPr>
  </w:style>
  <w:style w:type="paragraph" w:customStyle="1" w:styleId="Definitions">
    <w:name w:val="Definitions"/>
    <w:basedOn w:val="NormalIndent"/>
    <w:qFormat/>
    <w:rsid w:val="009F0C02"/>
    <w:pPr>
      <w:widowControl w:val="0"/>
      <w:numPr>
        <w:numId w:val="11"/>
      </w:numPr>
      <w:ind w:left="709" w:firstLine="0"/>
    </w:pPr>
  </w:style>
  <w:style w:type="paragraph" w:customStyle="1" w:styleId="GNHeading">
    <w:name w:val="GN Heading"/>
    <w:basedOn w:val="Normal"/>
    <w:next w:val="GNNormalIndent"/>
    <w:uiPriority w:val="1"/>
    <w:qFormat/>
    <w:rsid w:val="009F0C02"/>
    <w:pPr>
      <w:keepNext/>
      <w:numPr>
        <w:numId w:val="8"/>
      </w:numPr>
      <w:spacing w:before="200" w:line="240" w:lineRule="auto"/>
    </w:pPr>
    <w:rPr>
      <w:b/>
      <w:vanish/>
      <w:color w:val="000080"/>
    </w:rPr>
  </w:style>
  <w:style w:type="paragraph" w:customStyle="1" w:styleId="GNNormalIndent">
    <w:name w:val="GN Normal Indent"/>
    <w:basedOn w:val="GNNormal"/>
    <w:uiPriority w:val="1"/>
    <w:qFormat/>
    <w:rsid w:val="009F0C02"/>
    <w:pPr>
      <w:ind w:left="709"/>
    </w:pPr>
  </w:style>
  <w:style w:type="paragraph" w:customStyle="1" w:styleId="GNNormal">
    <w:name w:val="GN Normal"/>
    <w:basedOn w:val="Normal"/>
    <w:uiPriority w:val="1"/>
    <w:qFormat/>
    <w:rsid w:val="009F0C02"/>
    <w:pPr>
      <w:spacing w:line="240" w:lineRule="auto"/>
    </w:pPr>
    <w:rPr>
      <w:vanish/>
      <w:color w:val="000080"/>
    </w:rPr>
  </w:style>
  <w:style w:type="paragraph" w:customStyle="1" w:styleId="GNLevel1">
    <w:name w:val="GN Level 1"/>
    <w:basedOn w:val="Normal"/>
    <w:uiPriority w:val="1"/>
    <w:qFormat/>
    <w:rsid w:val="009F0C02"/>
    <w:pPr>
      <w:numPr>
        <w:numId w:val="4"/>
      </w:numPr>
      <w:spacing w:line="240" w:lineRule="auto"/>
    </w:pPr>
    <w:rPr>
      <w:vanish/>
      <w:color w:val="000080"/>
    </w:rPr>
  </w:style>
  <w:style w:type="paragraph" w:customStyle="1" w:styleId="GNLevel2">
    <w:name w:val="GN Level 2"/>
    <w:basedOn w:val="Normal"/>
    <w:uiPriority w:val="1"/>
    <w:qFormat/>
    <w:rsid w:val="009F0C02"/>
    <w:pPr>
      <w:numPr>
        <w:ilvl w:val="1"/>
        <w:numId w:val="4"/>
      </w:numPr>
      <w:spacing w:line="240" w:lineRule="auto"/>
    </w:pPr>
    <w:rPr>
      <w:vanish/>
      <w:color w:val="000080"/>
    </w:rPr>
  </w:style>
  <w:style w:type="paragraph" w:styleId="Header">
    <w:name w:val="header"/>
    <w:basedOn w:val="Normal"/>
    <w:link w:val="HeaderChar"/>
    <w:qFormat/>
    <w:rsid w:val="009F0C02"/>
    <w:pPr>
      <w:spacing w:before="0" w:line="240" w:lineRule="auto"/>
    </w:pPr>
    <w:rPr>
      <w:noProof/>
      <w:sz w:val="16"/>
    </w:rPr>
  </w:style>
  <w:style w:type="paragraph" w:customStyle="1" w:styleId="HeaderTitle">
    <w:name w:val="Header Title"/>
    <w:basedOn w:val="Normal"/>
    <w:uiPriority w:val="11"/>
    <w:qFormat/>
    <w:rsid w:val="009F0C02"/>
    <w:pPr>
      <w:spacing w:line="240" w:lineRule="auto"/>
    </w:pPr>
    <w:rPr>
      <w:noProof/>
    </w:rPr>
  </w:style>
  <w:style w:type="paragraph" w:customStyle="1" w:styleId="Definitionsa">
    <w:name w:val="Definitions (a)"/>
    <w:basedOn w:val="Normal"/>
    <w:qFormat/>
    <w:rsid w:val="009F0C02"/>
    <w:pPr>
      <w:numPr>
        <w:ilvl w:val="1"/>
        <w:numId w:val="11"/>
      </w:numPr>
    </w:pPr>
  </w:style>
  <w:style w:type="paragraph" w:customStyle="1" w:styleId="level1">
    <w:name w:val="level1"/>
    <w:basedOn w:val="Normal"/>
    <w:qFormat/>
    <w:rsid w:val="009F0C02"/>
    <w:pPr>
      <w:numPr>
        <w:numId w:val="9"/>
      </w:numPr>
    </w:pPr>
  </w:style>
  <w:style w:type="paragraph" w:customStyle="1" w:styleId="level2">
    <w:name w:val="level2"/>
    <w:basedOn w:val="Normal"/>
    <w:qFormat/>
    <w:rsid w:val="009F0C02"/>
    <w:pPr>
      <w:numPr>
        <w:ilvl w:val="1"/>
        <w:numId w:val="9"/>
      </w:numPr>
    </w:pPr>
  </w:style>
  <w:style w:type="paragraph" w:customStyle="1" w:styleId="level3">
    <w:name w:val="level3"/>
    <w:basedOn w:val="Normal"/>
    <w:qFormat/>
    <w:rsid w:val="009F0C02"/>
    <w:pPr>
      <w:numPr>
        <w:ilvl w:val="2"/>
        <w:numId w:val="9"/>
      </w:numPr>
    </w:pPr>
  </w:style>
  <w:style w:type="paragraph" w:customStyle="1" w:styleId="level4">
    <w:name w:val="level4"/>
    <w:basedOn w:val="Normal"/>
    <w:qFormat/>
    <w:rsid w:val="009F0C02"/>
    <w:pPr>
      <w:numPr>
        <w:ilvl w:val="3"/>
        <w:numId w:val="9"/>
      </w:numPr>
    </w:pPr>
  </w:style>
  <w:style w:type="paragraph" w:customStyle="1" w:styleId="level5">
    <w:name w:val="level5"/>
    <w:basedOn w:val="Normal"/>
    <w:qFormat/>
    <w:rsid w:val="009F0C02"/>
    <w:pPr>
      <w:numPr>
        <w:ilvl w:val="4"/>
        <w:numId w:val="9"/>
      </w:numPr>
    </w:pPr>
  </w:style>
  <w:style w:type="paragraph" w:customStyle="1" w:styleId="level6">
    <w:name w:val="level6"/>
    <w:basedOn w:val="Normal"/>
    <w:qFormat/>
    <w:rsid w:val="009F0C02"/>
    <w:pPr>
      <w:numPr>
        <w:ilvl w:val="5"/>
        <w:numId w:val="9"/>
      </w:numPr>
    </w:pPr>
  </w:style>
  <w:style w:type="character" w:styleId="PageNumber">
    <w:name w:val="page number"/>
    <w:semiHidden/>
    <w:qFormat/>
    <w:rsid w:val="009F0C02"/>
    <w:rPr>
      <w:sz w:val="16"/>
    </w:rPr>
  </w:style>
  <w:style w:type="character" w:styleId="Hyperlink">
    <w:name w:val="Hyperlink"/>
    <w:uiPriority w:val="99"/>
    <w:rsid w:val="009F0C02"/>
    <w:rPr>
      <w:color w:val="0000FF"/>
      <w:u w:val="single"/>
    </w:rPr>
  </w:style>
  <w:style w:type="paragraph" w:customStyle="1" w:styleId="Schedule">
    <w:name w:val="Schedule"/>
    <w:basedOn w:val="Normal"/>
    <w:next w:val="ScheduleHeading"/>
    <w:qFormat/>
    <w:rsid w:val="009F0C02"/>
    <w:pPr>
      <w:keepNext/>
      <w:numPr>
        <w:numId w:val="6"/>
      </w:numPr>
      <w:spacing w:before="200"/>
      <w:ind w:left="0" w:firstLine="0"/>
      <w:outlineLvl w:val="0"/>
    </w:pPr>
    <w:rPr>
      <w:b/>
      <w:sz w:val="22"/>
    </w:rPr>
  </w:style>
  <w:style w:type="paragraph" w:customStyle="1" w:styleId="ScheduleHeading">
    <w:name w:val="Schedule Heading"/>
    <w:basedOn w:val="Normal"/>
    <w:next w:val="Schedule1"/>
    <w:qFormat/>
    <w:rsid w:val="009F0C02"/>
    <w:pPr>
      <w:keepNext/>
      <w:numPr>
        <w:ilvl w:val="1"/>
        <w:numId w:val="6"/>
      </w:numPr>
      <w:spacing w:before="160"/>
      <w:ind w:left="0" w:firstLine="0"/>
      <w:outlineLvl w:val="1"/>
    </w:pPr>
    <w:rPr>
      <w:b/>
      <w:sz w:val="22"/>
    </w:rPr>
  </w:style>
  <w:style w:type="paragraph" w:customStyle="1" w:styleId="Schedule1">
    <w:name w:val="Schedule 1"/>
    <w:basedOn w:val="Normal"/>
    <w:next w:val="Schedule2"/>
    <w:qFormat/>
    <w:rsid w:val="009F0C02"/>
    <w:pPr>
      <w:keepNext/>
      <w:numPr>
        <w:ilvl w:val="2"/>
        <w:numId w:val="6"/>
      </w:numPr>
      <w:spacing w:before="200"/>
    </w:pPr>
    <w:rPr>
      <w:b/>
      <w:sz w:val="22"/>
    </w:rPr>
  </w:style>
  <w:style w:type="paragraph" w:customStyle="1" w:styleId="Schedule2">
    <w:name w:val="Schedule 2"/>
    <w:basedOn w:val="Normal"/>
    <w:next w:val="NormalIndent"/>
    <w:qFormat/>
    <w:rsid w:val="009F0C02"/>
    <w:pPr>
      <w:keepNext/>
      <w:numPr>
        <w:ilvl w:val="3"/>
        <w:numId w:val="6"/>
      </w:numPr>
      <w:spacing w:before="160"/>
    </w:pPr>
    <w:rPr>
      <w:b/>
      <w:sz w:val="21"/>
    </w:rPr>
  </w:style>
  <w:style w:type="paragraph" w:customStyle="1" w:styleId="Schedule3">
    <w:name w:val="Schedule 3"/>
    <w:basedOn w:val="Normal"/>
    <w:qFormat/>
    <w:rsid w:val="009F0C02"/>
    <w:pPr>
      <w:numPr>
        <w:ilvl w:val="4"/>
        <w:numId w:val="6"/>
      </w:numPr>
    </w:pPr>
  </w:style>
  <w:style w:type="paragraph" w:customStyle="1" w:styleId="Schedule4">
    <w:name w:val="Schedule 4"/>
    <w:basedOn w:val="Normal"/>
    <w:qFormat/>
    <w:rsid w:val="009F0C02"/>
    <w:pPr>
      <w:numPr>
        <w:ilvl w:val="5"/>
        <w:numId w:val="6"/>
      </w:numPr>
    </w:pPr>
  </w:style>
  <w:style w:type="paragraph" w:customStyle="1" w:styleId="Schedule5">
    <w:name w:val="Schedule 5"/>
    <w:basedOn w:val="Normal"/>
    <w:qFormat/>
    <w:rsid w:val="009F0C02"/>
    <w:pPr>
      <w:numPr>
        <w:ilvl w:val="6"/>
        <w:numId w:val="6"/>
      </w:numPr>
    </w:pPr>
  </w:style>
  <w:style w:type="paragraph" w:customStyle="1" w:styleId="Schedule6">
    <w:name w:val="Schedule 6"/>
    <w:basedOn w:val="Normal"/>
    <w:qFormat/>
    <w:rsid w:val="009F0C02"/>
    <w:pPr>
      <w:numPr>
        <w:ilvl w:val="7"/>
        <w:numId w:val="6"/>
      </w:numPr>
    </w:pPr>
  </w:style>
  <w:style w:type="paragraph" w:styleId="Title">
    <w:name w:val="Title"/>
    <w:basedOn w:val="Normal"/>
    <w:qFormat/>
    <w:rsid w:val="009F0C02"/>
    <w:pPr>
      <w:keepNext/>
      <w:spacing w:before="0" w:after="60"/>
    </w:pPr>
    <w:rPr>
      <w:sz w:val="32"/>
    </w:rPr>
  </w:style>
  <w:style w:type="paragraph" w:styleId="TOC1">
    <w:name w:val="toc 1"/>
    <w:basedOn w:val="Normal"/>
    <w:next w:val="TOC2"/>
    <w:autoRedefine/>
    <w:uiPriority w:val="39"/>
    <w:qFormat/>
    <w:rsid w:val="009F0C02"/>
    <w:pPr>
      <w:tabs>
        <w:tab w:val="right" w:pos="9354"/>
      </w:tabs>
      <w:spacing w:line="240" w:lineRule="auto"/>
      <w:ind w:left="709" w:hanging="709"/>
    </w:pPr>
    <w:rPr>
      <w:rFonts w:ascii="Arial Bold" w:hAnsi="Arial Bold"/>
      <w:b/>
      <w:noProof/>
      <w:lang w:eastAsia="en-US"/>
    </w:rPr>
  </w:style>
  <w:style w:type="paragraph" w:styleId="TOC2">
    <w:name w:val="toc 2"/>
    <w:basedOn w:val="Normal"/>
    <w:autoRedefine/>
    <w:uiPriority w:val="39"/>
    <w:qFormat/>
    <w:rsid w:val="009F0C02"/>
    <w:pPr>
      <w:tabs>
        <w:tab w:val="right" w:pos="9354"/>
      </w:tabs>
      <w:spacing w:before="60" w:line="240" w:lineRule="auto"/>
      <w:ind w:left="1418" w:hanging="709"/>
    </w:pPr>
    <w:rPr>
      <w:noProof/>
      <w:lang w:eastAsia="en-US"/>
    </w:rPr>
  </w:style>
  <w:style w:type="paragraph" w:styleId="TOC3">
    <w:name w:val="toc 3"/>
    <w:basedOn w:val="Normal"/>
    <w:autoRedefine/>
    <w:semiHidden/>
    <w:rsid w:val="009F0C02"/>
    <w:pPr>
      <w:tabs>
        <w:tab w:val="right" w:pos="9354"/>
      </w:tabs>
      <w:spacing w:before="60" w:line="240" w:lineRule="auto"/>
      <w:ind w:left="709"/>
    </w:pPr>
    <w:rPr>
      <w:noProof/>
      <w:lang w:eastAsia="en-US"/>
    </w:rPr>
  </w:style>
  <w:style w:type="paragraph" w:styleId="TOC4">
    <w:name w:val="toc 4"/>
    <w:basedOn w:val="Normal"/>
    <w:next w:val="Normal"/>
    <w:autoRedefine/>
    <w:semiHidden/>
    <w:rsid w:val="009F0C02"/>
    <w:pPr>
      <w:tabs>
        <w:tab w:val="right" w:pos="9354"/>
      </w:tabs>
      <w:spacing w:before="60" w:line="240" w:lineRule="auto"/>
      <w:ind w:left="2835" w:hanging="709"/>
    </w:pPr>
    <w:rPr>
      <w:noProof/>
      <w:lang w:eastAsia="en-US"/>
    </w:rPr>
  </w:style>
  <w:style w:type="paragraph" w:customStyle="1" w:styleId="GeneralHeading1">
    <w:name w:val="General Heading 1"/>
    <w:basedOn w:val="Normal"/>
    <w:next w:val="Normal"/>
    <w:qFormat/>
    <w:rsid w:val="009F0C02"/>
    <w:pPr>
      <w:keepNext/>
      <w:spacing w:before="200"/>
    </w:pPr>
    <w:rPr>
      <w:b/>
      <w:sz w:val="22"/>
    </w:rPr>
  </w:style>
  <w:style w:type="paragraph" w:customStyle="1" w:styleId="GeneralHeading2">
    <w:name w:val="General Heading 2"/>
    <w:basedOn w:val="Normal"/>
    <w:next w:val="Normal"/>
    <w:qFormat/>
    <w:rsid w:val="009F0C02"/>
    <w:pPr>
      <w:keepNext/>
      <w:spacing w:before="160"/>
    </w:pPr>
    <w:rPr>
      <w:b/>
      <w:sz w:val="21"/>
    </w:rPr>
  </w:style>
  <w:style w:type="paragraph" w:customStyle="1" w:styleId="Definitionsi">
    <w:name w:val="Definitions (i)"/>
    <w:basedOn w:val="Normal"/>
    <w:qFormat/>
    <w:rsid w:val="009F0C02"/>
    <w:pPr>
      <w:numPr>
        <w:ilvl w:val="2"/>
        <w:numId w:val="11"/>
      </w:numPr>
    </w:pPr>
  </w:style>
  <w:style w:type="paragraph" w:styleId="TOC5">
    <w:name w:val="toc 5"/>
    <w:basedOn w:val="Normal"/>
    <w:next w:val="Normal"/>
    <w:autoRedefine/>
    <w:semiHidden/>
    <w:rsid w:val="009F0C02"/>
    <w:pPr>
      <w:tabs>
        <w:tab w:val="right" w:pos="9354"/>
      </w:tabs>
      <w:ind w:left="3544" w:hanging="709"/>
    </w:pPr>
    <w:rPr>
      <w:lang w:eastAsia="en-US"/>
    </w:rPr>
  </w:style>
  <w:style w:type="paragraph" w:styleId="TOC6">
    <w:name w:val="toc 6"/>
    <w:basedOn w:val="Normal"/>
    <w:next w:val="Normal"/>
    <w:autoRedefine/>
    <w:semiHidden/>
    <w:rsid w:val="009F0C02"/>
    <w:pPr>
      <w:tabs>
        <w:tab w:val="right" w:pos="9354"/>
      </w:tabs>
      <w:ind w:left="4253" w:hanging="709"/>
    </w:pPr>
    <w:rPr>
      <w:lang w:eastAsia="en-US"/>
    </w:rPr>
  </w:style>
  <w:style w:type="paragraph" w:styleId="TOC7">
    <w:name w:val="toc 7"/>
    <w:basedOn w:val="Normal"/>
    <w:next w:val="Normal"/>
    <w:autoRedefine/>
    <w:semiHidden/>
    <w:rsid w:val="009F0C02"/>
    <w:pPr>
      <w:ind w:left="1200"/>
    </w:pPr>
    <w:rPr>
      <w:lang w:eastAsia="en-US"/>
    </w:rPr>
  </w:style>
  <w:style w:type="paragraph" w:styleId="TOC8">
    <w:name w:val="toc 8"/>
    <w:basedOn w:val="Normal"/>
    <w:next w:val="Normal"/>
    <w:autoRedefine/>
    <w:semiHidden/>
    <w:rsid w:val="009F0C02"/>
    <w:pPr>
      <w:ind w:left="1400"/>
    </w:pPr>
    <w:rPr>
      <w:lang w:eastAsia="en-US"/>
    </w:rPr>
  </w:style>
  <w:style w:type="paragraph" w:styleId="TOC9">
    <w:name w:val="toc 9"/>
    <w:basedOn w:val="Normal"/>
    <w:next w:val="Normal"/>
    <w:autoRedefine/>
    <w:semiHidden/>
    <w:rsid w:val="009F0C02"/>
    <w:pPr>
      <w:ind w:left="1600"/>
    </w:pPr>
    <w:rPr>
      <w:lang w:eastAsia="en-US"/>
    </w:rPr>
  </w:style>
  <w:style w:type="paragraph" w:customStyle="1" w:styleId="AllensHeading1">
    <w:name w:val="Allens Heading 1"/>
    <w:basedOn w:val="Normal"/>
    <w:next w:val="AllensHeading2"/>
    <w:qFormat/>
    <w:rsid w:val="009F0C02"/>
    <w:pPr>
      <w:keepNext/>
      <w:numPr>
        <w:numId w:val="10"/>
      </w:numPr>
      <w:spacing w:before="200"/>
      <w:outlineLvl w:val="0"/>
    </w:pPr>
    <w:rPr>
      <w:b/>
      <w:sz w:val="22"/>
    </w:rPr>
  </w:style>
  <w:style w:type="paragraph" w:customStyle="1" w:styleId="AllensHeading2">
    <w:name w:val="Allens Heading 2"/>
    <w:basedOn w:val="Normal"/>
    <w:next w:val="NormalIndent"/>
    <w:qFormat/>
    <w:rsid w:val="009F0C02"/>
    <w:pPr>
      <w:keepNext/>
      <w:numPr>
        <w:ilvl w:val="1"/>
        <w:numId w:val="10"/>
      </w:numPr>
      <w:spacing w:before="160"/>
      <w:outlineLvl w:val="1"/>
    </w:pPr>
    <w:rPr>
      <w:b/>
      <w:sz w:val="21"/>
    </w:rPr>
  </w:style>
  <w:style w:type="paragraph" w:styleId="FootnoteText">
    <w:name w:val="footnote text"/>
    <w:basedOn w:val="Normal"/>
    <w:semiHidden/>
    <w:rsid w:val="009F0C02"/>
    <w:rPr>
      <w:sz w:val="16"/>
    </w:rPr>
  </w:style>
  <w:style w:type="paragraph" w:customStyle="1" w:styleId="GNLevel3">
    <w:name w:val="GN Level 3"/>
    <w:basedOn w:val="Normal"/>
    <w:uiPriority w:val="1"/>
    <w:qFormat/>
    <w:rsid w:val="009F0C02"/>
    <w:pPr>
      <w:numPr>
        <w:ilvl w:val="2"/>
        <w:numId w:val="4"/>
      </w:numPr>
      <w:spacing w:line="240" w:lineRule="auto"/>
    </w:pPr>
    <w:rPr>
      <w:vanish/>
      <w:color w:val="000080"/>
    </w:rPr>
  </w:style>
  <w:style w:type="paragraph" w:customStyle="1" w:styleId="GNLevel4">
    <w:name w:val="GN Level 4"/>
    <w:basedOn w:val="Normal"/>
    <w:uiPriority w:val="1"/>
    <w:qFormat/>
    <w:rsid w:val="009F0C02"/>
    <w:pPr>
      <w:numPr>
        <w:ilvl w:val="3"/>
        <w:numId w:val="4"/>
      </w:numPr>
      <w:spacing w:line="240" w:lineRule="auto"/>
    </w:pPr>
    <w:rPr>
      <w:vanish/>
      <w:color w:val="000080"/>
    </w:rPr>
  </w:style>
  <w:style w:type="paragraph" w:customStyle="1" w:styleId="GNBullet">
    <w:name w:val="GN Bullet"/>
    <w:basedOn w:val="Normal"/>
    <w:uiPriority w:val="1"/>
    <w:qFormat/>
    <w:rsid w:val="009F0C02"/>
    <w:pPr>
      <w:numPr>
        <w:numId w:val="5"/>
      </w:numPr>
      <w:spacing w:line="240" w:lineRule="auto"/>
    </w:pPr>
    <w:rPr>
      <w:vanish/>
      <w:color w:val="000080"/>
    </w:rPr>
  </w:style>
  <w:style w:type="paragraph" w:customStyle="1" w:styleId="AllensHeading3">
    <w:name w:val="Allens Heading 3"/>
    <w:basedOn w:val="Normal"/>
    <w:qFormat/>
    <w:rsid w:val="009F0C02"/>
    <w:pPr>
      <w:numPr>
        <w:ilvl w:val="2"/>
        <w:numId w:val="10"/>
      </w:numPr>
    </w:pPr>
  </w:style>
  <w:style w:type="paragraph" w:customStyle="1" w:styleId="AllensHeading4">
    <w:name w:val="Allens Heading 4"/>
    <w:basedOn w:val="Normal"/>
    <w:qFormat/>
    <w:rsid w:val="009F0C02"/>
    <w:pPr>
      <w:numPr>
        <w:ilvl w:val="3"/>
        <w:numId w:val="10"/>
      </w:numPr>
    </w:pPr>
  </w:style>
  <w:style w:type="paragraph" w:customStyle="1" w:styleId="AllensHeading5">
    <w:name w:val="Allens Heading 5"/>
    <w:basedOn w:val="Normal"/>
    <w:qFormat/>
    <w:rsid w:val="009F0C02"/>
    <w:pPr>
      <w:numPr>
        <w:ilvl w:val="4"/>
        <w:numId w:val="10"/>
      </w:numPr>
    </w:pPr>
  </w:style>
  <w:style w:type="paragraph" w:customStyle="1" w:styleId="AllensHeading6">
    <w:name w:val="Allens Heading 6"/>
    <w:basedOn w:val="Normal"/>
    <w:qFormat/>
    <w:rsid w:val="009F0C02"/>
    <w:pPr>
      <w:numPr>
        <w:ilvl w:val="5"/>
        <w:numId w:val="10"/>
      </w:numPr>
    </w:pPr>
  </w:style>
  <w:style w:type="paragraph" w:customStyle="1" w:styleId="ContentsHeading">
    <w:name w:val="Contents Heading"/>
    <w:basedOn w:val="Normal"/>
    <w:next w:val="Normal"/>
    <w:qFormat/>
    <w:rsid w:val="009F0C02"/>
    <w:pPr>
      <w:spacing w:before="0"/>
    </w:pPr>
    <w:rPr>
      <w:b/>
      <w:sz w:val="22"/>
    </w:rPr>
  </w:style>
  <w:style w:type="table" w:styleId="TableGrid">
    <w:name w:val="Table Grid"/>
    <w:basedOn w:val="TableNormal"/>
    <w:rsid w:val="009F0C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9F0C02"/>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9F0C02"/>
    <w:rPr>
      <w:rFonts w:ascii="Tahoma" w:hAnsi="Tahoma" w:cs="Tahoma"/>
      <w:sz w:val="16"/>
      <w:szCs w:val="16"/>
    </w:rPr>
  </w:style>
  <w:style w:type="paragraph" w:styleId="ListParagraph">
    <w:name w:val="List Paragraph"/>
    <w:basedOn w:val="Normal"/>
    <w:uiPriority w:val="34"/>
    <w:rsid w:val="002A03BA"/>
    <w:pPr>
      <w:ind w:left="720"/>
      <w:contextualSpacing/>
    </w:pPr>
  </w:style>
  <w:style w:type="paragraph" w:customStyle="1" w:styleId="PartyRecital">
    <w:name w:val="Party Recital"/>
    <w:basedOn w:val="Normal"/>
    <w:qFormat/>
    <w:rsid w:val="00EC7EA7"/>
    <w:pPr>
      <w:spacing w:before="160"/>
      <w:ind w:left="284"/>
    </w:pPr>
    <w:rPr>
      <w:lang w:eastAsia="en-US"/>
    </w:rPr>
  </w:style>
  <w:style w:type="character" w:customStyle="1" w:styleId="NormalIndentChar">
    <w:name w:val="Normal Indent Char"/>
    <w:link w:val="NormalIndent"/>
    <w:rsid w:val="005A7104"/>
  </w:style>
  <w:style w:type="numbering" w:customStyle="1" w:styleId="Style1">
    <w:name w:val="Style1"/>
    <w:uiPriority w:val="99"/>
    <w:rsid w:val="00321684"/>
    <w:pPr>
      <w:numPr>
        <w:numId w:val="47"/>
      </w:numPr>
    </w:pPr>
  </w:style>
  <w:style w:type="paragraph" w:customStyle="1" w:styleId="HeaderTitle2">
    <w:name w:val="Header Title 2"/>
    <w:basedOn w:val="HeaderTitle"/>
    <w:qFormat/>
    <w:rsid w:val="009F0C02"/>
    <w:pPr>
      <w:spacing w:after="40"/>
    </w:pPr>
  </w:style>
  <w:style w:type="paragraph" w:customStyle="1" w:styleId="Contents1">
    <w:name w:val="Contents 1"/>
    <w:basedOn w:val="Normal"/>
    <w:next w:val="Normal"/>
    <w:rsid w:val="000B69C7"/>
    <w:pPr>
      <w:tabs>
        <w:tab w:val="right" w:pos="9072"/>
      </w:tabs>
      <w:spacing w:line="240" w:lineRule="auto"/>
      <w:ind w:left="709" w:hanging="709"/>
    </w:pPr>
    <w:rPr>
      <w:b/>
      <w:noProof/>
      <w:lang w:eastAsia="en-US"/>
    </w:rPr>
  </w:style>
  <w:style w:type="character" w:customStyle="1" w:styleId="HeaderChar">
    <w:name w:val="Header Char"/>
    <w:basedOn w:val="DefaultParagraphFont"/>
    <w:link w:val="Header"/>
    <w:rsid w:val="00F07E8D"/>
    <w:rPr>
      <w:noProof/>
      <w:sz w:val="16"/>
    </w:rPr>
  </w:style>
  <w:style w:type="character" w:customStyle="1" w:styleId="FooterChar">
    <w:name w:val="Footer Char"/>
    <w:basedOn w:val="DefaultParagraphFont"/>
    <w:link w:val="Footer"/>
    <w:uiPriority w:val="99"/>
    <w:rsid w:val="00F07E8D"/>
    <w:rPr>
      <w:noProof/>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allens.com.au/accelerate/terms-and-conditions/" TargetMode="External"/><Relationship Id="rId13" Type="http://schemas.openxmlformats.org/officeDocument/2006/relationships/header" Target="header4.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2.svg"/><Relationship Id="rId2" Type="http://schemas.openxmlformats.org/officeDocument/2006/relationships/image" Target="media/image1.png"/><Relationship Id="rId1" Type="http://schemas.openxmlformats.org/officeDocument/2006/relationships/image" Target="media/image3.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AARTemplates\Documen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19A00D-4FB7-48BD-B256-82754B048E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Document.dotx</Template>
  <TotalTime>0</TotalTime>
  <Pages>8</Pages>
  <Words>1820</Words>
  <Characters>10377</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Allens Arthur Robinson</Company>
  <LinksUpToDate>false</LinksUpToDate>
  <CharactersWithSpaces>12173</CharactersWithSpaces>
  <SharedDoc>false</SharedDoc>
  <HLinks>
    <vt:vector size="12" baseType="variant">
      <vt:variant>
        <vt:i4>1507391</vt:i4>
      </vt:variant>
      <vt:variant>
        <vt:i4>-1</vt:i4>
      </vt:variant>
      <vt:variant>
        <vt:i4>2358</vt:i4>
      </vt:variant>
      <vt:variant>
        <vt:i4>1</vt:i4>
      </vt:variant>
      <vt:variant>
        <vt:lpwstr>\\sydfps\apps\Data\Templates\AARTemplates\WIP\AllensLogos\Color\Allens_Logo_Pos_rgb 40mm.jpg</vt:lpwstr>
      </vt:variant>
      <vt:variant>
        <vt:lpwstr/>
      </vt:variant>
      <vt:variant>
        <vt:i4>1507391</vt:i4>
      </vt:variant>
      <vt:variant>
        <vt:i4>-1</vt:i4>
      </vt:variant>
      <vt:variant>
        <vt:i4>2367</vt:i4>
      </vt:variant>
      <vt:variant>
        <vt:i4>1</vt:i4>
      </vt:variant>
      <vt:variant>
        <vt:lpwstr>\\sydfps\apps\Data\Templates\AARTemplates\WIP\AllensLogos\Color\Allens_Logo_Pos_rgb 40mm.jpg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Allens</dc:creator>
  <cp:keywords/>
  <dc:description>v2.18.5184 - 12/03/2014</dc:description>
  <cp:lastModifiedBy>Allens</cp:lastModifiedBy>
  <cp:revision>2</cp:revision>
  <cp:lastPrinted>2015-02-11T04:17:00Z</cp:lastPrinted>
  <dcterms:created xsi:type="dcterms:W3CDTF">2025-02-11T06:42:00Z</dcterms:created>
  <dcterms:modified xsi:type="dcterms:W3CDTF">2025-02-11T06:42:00Z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SFooter">
    <vt:lpwstr>vzbs A0132858275v2 000000 </vt:lpwstr>
  </property>
  <property fmtid="{D5CDD505-2E9C-101B-9397-08002B2CF9AE}" pid="3" name="DOCSDocNumber">
    <vt:lpwstr>32858275</vt:lpwstr>
  </property>
  <property fmtid="{D5CDD505-2E9C-101B-9397-08002B2CF9AE}" pid="4" name="DOCSDocumentID">
    <vt:lpwstr>A0132858275</vt:lpwstr>
  </property>
  <property fmtid="{D5CDD505-2E9C-101B-9397-08002B2CF9AE}" pid="5" name="DOCSDocName">
    <vt:lpwstr>MASTER - A-Suite Accelerate IP Assignment</vt:lpwstr>
  </property>
  <property fmtid="{D5CDD505-2E9C-101B-9397-08002B2CF9AE}" pid="6" name="DOCSAuthorID">
    <vt:lpwstr>vzbs</vt:lpwstr>
  </property>
  <property fmtid="{D5CDD505-2E9C-101B-9397-08002B2CF9AE}" pid="7" name="DOCSAuthorName">
    <vt:lpwstr>Bloch, Valeska</vt:lpwstr>
  </property>
  <property fmtid="{D5CDD505-2E9C-101B-9397-08002B2CF9AE}" pid="8" name="DOCSMatterID">
    <vt:lpwstr>000000</vt:lpwstr>
  </property>
  <property fmtid="{D5CDD505-2E9C-101B-9397-08002B2CF9AE}" pid="9" name="DOCSMatterName">
    <vt:lpwstr>TBA</vt:lpwstr>
  </property>
  <property fmtid="{D5CDD505-2E9C-101B-9397-08002B2CF9AE}" pid="10" name="DOCSTypistID">
    <vt:lpwstr>VZBS</vt:lpwstr>
  </property>
  <property fmtid="{D5CDD505-2E9C-101B-9397-08002B2CF9AE}" pid="11" name="DOCSTypistName">
    <vt:lpwstr>Bloch, Valeska</vt:lpwstr>
  </property>
  <property fmtid="{D5CDD505-2E9C-101B-9397-08002B2CF9AE}" pid="12" name="DOCSDocTypeDsc">
    <vt:lpwstr>DOCSDocTypeDsc</vt:lpwstr>
  </property>
  <property fmtid="{D5CDD505-2E9C-101B-9397-08002B2CF9AE}" pid="13" name="DOCSCreationDate">
    <vt:lpwstr>27/04/2015 8:24:25 AM</vt:lpwstr>
  </property>
  <property fmtid="{D5CDD505-2E9C-101B-9397-08002B2CF9AE}" pid="14" name="DOCSLastEditDate">
    <vt:lpwstr>22/05/2015 10:27:39 AM</vt:lpwstr>
  </property>
  <property fmtid="{D5CDD505-2E9C-101B-9397-08002B2CF9AE}" pid="15" name="DOCSClientID">
    <vt:lpwstr/>
  </property>
  <property fmtid="{D5CDD505-2E9C-101B-9397-08002B2CF9AE}" pid="16" name="DOCSClientName">
    <vt:lpwstr>TBA</vt:lpwstr>
  </property>
  <property fmtid="{D5CDD505-2E9C-101B-9397-08002B2CF9AE}" pid="17" name="DOCSPrecedentID">
    <vt:lpwstr/>
  </property>
  <property fmtid="{D5CDD505-2E9C-101B-9397-08002B2CF9AE}" pid="18" name="DOCSProjectName">
    <vt:lpwstr/>
  </property>
  <property fmtid="{D5CDD505-2E9C-101B-9397-08002B2CF9AE}" pid="19" name="DOCSVersionNumber">
    <vt:lpwstr>2</vt:lpwstr>
  </property>
  <property fmtid="{D5CDD505-2E9C-101B-9397-08002B2CF9AE}" pid="20" name="DOCSDocTypeID">
    <vt:lpwstr>Agreement</vt:lpwstr>
  </property>
  <property fmtid="{D5CDD505-2E9C-101B-9397-08002B2CF9AE}" pid="21" name="iManageDocFooter">
    <vt:lpwstr>VZBS 132858275v7 000000</vt:lpwstr>
  </property>
  <property fmtid="{D5CDD505-2E9C-101B-9397-08002B2CF9AE}" pid="22" name="iManageDocNum">
    <vt:lpwstr>132858275</vt:lpwstr>
  </property>
  <property fmtid="{D5CDD505-2E9C-101B-9397-08002B2CF9AE}" pid="23" name="iManageAuthorID">
    <vt:lpwstr>VZBS</vt:lpwstr>
  </property>
  <property fmtid="{D5CDD505-2E9C-101B-9397-08002B2CF9AE}" pid="24" name="iManageAuthorName">
    <vt:lpwstr>Bloch, Valeska</vt:lpwstr>
  </property>
  <property fmtid="{D5CDD505-2E9C-101B-9397-08002B2CF9AE}" pid="25" name="iManageVersion">
    <vt:lpwstr>7</vt:lpwstr>
  </property>
  <property fmtid="{D5CDD505-2E9C-101B-9397-08002B2CF9AE}" pid="26" name="iManageLastEditDate">
    <vt:lpwstr>2/11/2025 6:08:52 AM</vt:lpwstr>
  </property>
  <property fmtid="{D5CDD505-2E9C-101B-9397-08002B2CF9AE}" pid="27" name="iManageTypistID">
    <vt:lpwstr>YUJS</vt:lpwstr>
  </property>
  <property fmtid="{D5CDD505-2E9C-101B-9397-08002B2CF9AE}" pid="28" name="iManageTypistName">
    <vt:lpwstr>James, Lisa</vt:lpwstr>
  </property>
  <property fmtid="{D5CDD505-2E9C-101B-9397-08002B2CF9AE}" pid="29" name="iManageTypeID">
    <vt:lpwstr>AGREEMENT</vt:lpwstr>
  </property>
  <property fmtid="{D5CDD505-2E9C-101B-9397-08002B2CF9AE}" pid="30" name="iManageTypeDesc">
    <vt:lpwstr>Agreement or Deed</vt:lpwstr>
  </property>
  <property fmtid="{D5CDD505-2E9C-101B-9397-08002B2CF9AE}" pid="31" name="iManageFileName">
    <vt:lpwstr>MASTER - A-Suite - IP Assignment</vt:lpwstr>
  </property>
  <property fmtid="{D5CDD505-2E9C-101B-9397-08002B2CF9AE}" pid="32" name="iManageCreateDate">
    <vt:lpwstr>2/11/2025 6:08:52 AM</vt:lpwstr>
  </property>
  <property fmtid="{D5CDD505-2E9C-101B-9397-08002B2CF9AE}" pid="33" name="iManageMatterNumber">
    <vt:lpwstr>000000</vt:lpwstr>
  </property>
  <property fmtid="{D5CDD505-2E9C-101B-9397-08002B2CF9AE}" pid="34" name="iManageMatterDesc">
    <vt:lpwstr>TBA</vt:lpwstr>
  </property>
  <property fmtid="{D5CDD505-2E9C-101B-9397-08002B2CF9AE}" pid="35" name="iManageDocumentID">
    <vt:lpwstr>DMS!132858275.7</vt:lpwstr>
  </property>
  <property fmtid="{D5CDD505-2E9C-101B-9397-08002B2CF9AE}" pid="36" name="iManageDatabaseName">
    <vt:lpwstr>DMS</vt:lpwstr>
  </property>
  <property fmtid="{D5CDD505-2E9C-101B-9397-08002B2CF9AE}" pid="37" name="iManageClientID">
    <vt:lpwstr>60</vt:lpwstr>
  </property>
  <property fmtid="{D5CDD505-2E9C-101B-9397-08002B2CF9AE}" pid="38" name="iManageIsCheckedOut">
    <vt:lpwstr>-1</vt:lpwstr>
  </property>
</Properties>
</file>